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AFD6" w14:textId="5B439802" w:rsidR="003E526F" w:rsidRPr="001E26FE" w:rsidRDefault="00E21ACC" w:rsidP="00F849F4">
      <w:pPr>
        <w:shd w:val="clear" w:color="auto" w:fill="B3E5A1" w:themeFill="accent6" w:themeFillTint="66"/>
        <w:ind w:left="708" w:hanging="708"/>
        <w:jc w:val="both"/>
        <w:rPr>
          <w:rFonts w:ascii="Arial" w:hAnsi="Arial" w:cs="Arial"/>
          <w:b/>
          <w:bCs/>
          <w:color w:val="808080" w:themeColor="background1" w:themeShade="80"/>
          <w:lang w:val="es-CO"/>
        </w:rPr>
      </w:pPr>
      <w:r w:rsidRPr="001E26FE">
        <w:rPr>
          <w:rFonts w:ascii="Arial" w:hAnsi="Arial" w:cs="Arial"/>
          <w:b/>
          <w:color w:val="000000"/>
        </w:rPr>
        <w:t>SW</w:t>
      </w:r>
      <w:r w:rsidR="00CD2BE5" w:rsidRPr="001E26FE">
        <w:rPr>
          <w:rFonts w:ascii="Arial" w:hAnsi="Arial" w:cs="Arial"/>
          <w:b/>
          <w:color w:val="000000"/>
        </w:rPr>
        <w:t>ANLA</w:t>
      </w:r>
      <w:r w:rsidR="003323ED" w:rsidRPr="001E26FE">
        <w:rPr>
          <w:rFonts w:ascii="Arial" w:hAnsi="Arial" w:cs="Arial"/>
          <w:b/>
          <w:color w:val="000000"/>
        </w:rPr>
        <w:t xml:space="preserve"> </w:t>
      </w:r>
      <w:r w:rsidRPr="001E26FE">
        <w:rPr>
          <w:rFonts w:ascii="Arial" w:hAnsi="Arial" w:cs="Arial"/>
          <w:b/>
          <w:color w:val="000000"/>
        </w:rPr>
        <w:t>-</w:t>
      </w:r>
      <w:r w:rsidR="003323ED" w:rsidRPr="001E26FE">
        <w:rPr>
          <w:rFonts w:ascii="Arial" w:hAnsi="Arial" w:cs="Arial"/>
          <w:b/>
          <w:color w:val="000000"/>
        </w:rPr>
        <w:t xml:space="preserve"> ###</w:t>
      </w:r>
      <w:r w:rsidRPr="001E26FE">
        <w:rPr>
          <w:rFonts w:ascii="Arial" w:hAnsi="Arial" w:cs="Arial"/>
          <w:bCs/>
          <w:color w:val="000000"/>
        </w:rPr>
        <w:t xml:space="preserve"> </w:t>
      </w: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8931"/>
      </w:tblGrid>
      <w:tr w:rsidR="003E526F" w:rsidRPr="001E26FE" w14:paraId="13665038" w14:textId="77777777" w:rsidTr="3218E695">
        <w:trPr>
          <w:trHeight w:val="381"/>
        </w:trPr>
        <w:tc>
          <w:tcPr>
            <w:tcW w:w="8931" w:type="dxa"/>
          </w:tcPr>
          <w:p w14:paraId="4CCF3CD3" w14:textId="329DF4B2" w:rsidR="00D24998" w:rsidRDefault="59B593EB" w:rsidP="00D24998">
            <w:pPr>
              <w:ind w:hanging="107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1E26FE">
              <w:rPr>
                <w:rFonts w:ascii="Arial" w:hAnsi="Arial" w:cs="Arial"/>
                <w:b/>
                <w:bCs/>
                <w:color w:val="000000" w:themeColor="text1"/>
              </w:rPr>
              <w:t>Fecha</w:t>
            </w:r>
            <w:r w:rsidR="003323ED" w:rsidRPr="001E26FE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  <w:r w:rsidRPr="001E26FE">
              <w:rPr>
                <w:rFonts w:ascii="Arial" w:hAnsi="Arial" w:cs="Arial"/>
              </w:rPr>
              <w:t xml:space="preserve"> </w:t>
            </w:r>
            <w:r w:rsidR="00D24998">
              <w:rPr>
                <w:rFonts w:ascii="Arial" w:hAnsi="Arial" w:cs="Arial"/>
                <w:lang w:val="es-CO"/>
              </w:rPr>
              <w:t>22</w:t>
            </w:r>
            <w:r w:rsidRPr="001E26FE">
              <w:rPr>
                <w:rFonts w:ascii="Arial" w:hAnsi="Arial" w:cs="Arial"/>
                <w:lang w:val="es-CO"/>
              </w:rPr>
              <w:t>/</w:t>
            </w:r>
            <w:r w:rsidR="00D24998">
              <w:rPr>
                <w:rFonts w:ascii="Arial" w:hAnsi="Arial" w:cs="Arial"/>
                <w:lang w:val="es-CO"/>
              </w:rPr>
              <w:t>05</w:t>
            </w:r>
            <w:r w:rsidR="54FDF104" w:rsidRPr="001E26FE">
              <w:rPr>
                <w:rFonts w:ascii="Arial" w:hAnsi="Arial" w:cs="Arial"/>
                <w:lang w:val="es-CO"/>
              </w:rPr>
              <w:t>/</w:t>
            </w:r>
            <w:r w:rsidR="00D24998">
              <w:rPr>
                <w:rFonts w:ascii="Arial" w:hAnsi="Arial" w:cs="Arial"/>
                <w:lang w:val="es-CO"/>
              </w:rPr>
              <w:t>2026</w:t>
            </w:r>
            <w:r w:rsidR="003C283F" w:rsidRPr="001E26FE">
              <w:rPr>
                <w:rFonts w:ascii="Arial" w:hAnsi="Arial" w:cs="Arial"/>
                <w:color w:val="FF0000"/>
              </w:rPr>
              <w:t xml:space="preserve"> </w:t>
            </w:r>
          </w:p>
          <w:p w14:paraId="0A8109EC" w14:textId="0A03BF51" w:rsidR="003E526F" w:rsidRPr="001E26FE" w:rsidRDefault="00C87D01" w:rsidP="00D24998">
            <w:pPr>
              <w:ind w:hanging="107"/>
              <w:jc w:val="both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1E26FE">
              <w:rPr>
                <w:rFonts w:ascii="Arial" w:hAnsi="Arial" w:cs="Arial"/>
              </w:rPr>
              <w:t xml:space="preserve">                                                                                             </w:t>
            </w:r>
            <w:r w:rsidR="006A7B20" w:rsidRPr="001E26FE">
              <w:rPr>
                <w:rFonts w:ascii="Arial" w:hAnsi="Arial" w:cs="Arial"/>
              </w:rPr>
              <w:t xml:space="preserve">   </w:t>
            </w:r>
          </w:p>
        </w:tc>
      </w:tr>
    </w:tbl>
    <w:p w14:paraId="572031A2" w14:textId="574DC992" w:rsidR="00513A4E" w:rsidRPr="001E26FE" w:rsidRDefault="00333C07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DESCRIPCIÓN</w:t>
      </w:r>
      <w:r w:rsidR="005779A5" w:rsidRPr="001E26FE">
        <w:rPr>
          <w:rFonts w:ascii="Arial" w:hAnsi="Arial"/>
        </w:rPr>
        <w:t xml:space="preserve"> DE LA NECESIDAD DE INTERCAMBIO DE INFORMACIÓN</w:t>
      </w:r>
    </w:p>
    <w:p w14:paraId="0B9FD047" w14:textId="77777777" w:rsidR="00D24998" w:rsidRDefault="00D24998" w:rsidP="00997FBC">
      <w:pPr>
        <w:jc w:val="both"/>
        <w:rPr>
          <w:rFonts w:ascii="Arial" w:hAnsi="Arial" w:cs="Arial"/>
        </w:rPr>
      </w:pPr>
    </w:p>
    <w:p w14:paraId="51694FCE" w14:textId="702766C1" w:rsidR="00A51748" w:rsidRPr="00D24998" w:rsidRDefault="00D24998" w:rsidP="00997FBC">
      <w:pPr>
        <w:jc w:val="both"/>
        <w:rPr>
          <w:rFonts w:ascii="Arial" w:hAnsi="Arial" w:cs="Arial"/>
          <w:sz w:val="22"/>
          <w:szCs w:val="22"/>
        </w:rPr>
      </w:pPr>
      <w:r w:rsidRPr="00D24998">
        <w:rPr>
          <w:rFonts w:ascii="Arial" w:hAnsi="Arial" w:cs="Arial"/>
          <w:sz w:val="22"/>
          <w:szCs w:val="22"/>
        </w:rPr>
        <w:t>Se requiere implementar un servicio para la recepción, procesamiento y generación de información presupuestal asociada a recursos de Regalías y PGN, a partir de archivos Excel provenientes de SIIF y SPGR. El servicio deberá ejecutar validaciones, transformaciones, filtrado, agrupación y cálculos automáticos para generar reportes estructurados que soporten el seguimiento y análisis institucional. La solución busca estandarizar y automatizar el tratamiento de la información financiera, reduciendo tiempos operativos, reprocesos e inconsistencias. El dueño funcional del servicio es la Oficina Asesora de Planeación.</w:t>
      </w:r>
    </w:p>
    <w:p w14:paraId="3E50BF90" w14:textId="77777777" w:rsidR="003749C6" w:rsidRPr="001E26FE" w:rsidRDefault="003749C6" w:rsidP="009C3E0F">
      <w:pPr>
        <w:jc w:val="both"/>
        <w:rPr>
          <w:rFonts w:ascii="Arial" w:hAnsi="Arial" w:cs="Arial"/>
        </w:rPr>
      </w:pPr>
    </w:p>
    <w:p w14:paraId="3AD1CB4F" w14:textId="77777777" w:rsidR="006F5CDD" w:rsidRPr="001E26FE" w:rsidRDefault="006F5CDD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Versión</w:t>
      </w:r>
    </w:p>
    <w:p w14:paraId="1C17C1D4" w14:textId="77777777" w:rsidR="00F849F4" w:rsidRPr="001E26FE" w:rsidRDefault="00F849F4" w:rsidP="009C3E0F">
      <w:pPr>
        <w:jc w:val="both"/>
        <w:rPr>
          <w:rFonts w:ascii="Arial" w:hAnsi="Arial" w:cs="Arial"/>
          <w:b/>
          <w:color w:val="000000"/>
        </w:rPr>
      </w:pPr>
    </w:p>
    <w:p w14:paraId="1D7177EF" w14:textId="3D2EC091" w:rsidR="00222230" w:rsidRPr="001E26FE" w:rsidRDefault="00222230" w:rsidP="009C3E0F">
      <w:pPr>
        <w:jc w:val="both"/>
        <w:rPr>
          <w:rFonts w:ascii="Arial" w:hAnsi="Arial" w:cs="Arial"/>
          <w:lang w:val="es-CO"/>
        </w:rPr>
      </w:pPr>
      <w:r w:rsidRPr="001E26FE">
        <w:rPr>
          <w:rFonts w:ascii="Arial" w:hAnsi="Arial" w:cs="Arial"/>
          <w:b/>
          <w:color w:val="000000"/>
        </w:rPr>
        <w:t>Fecha de creación</w:t>
      </w:r>
      <w:r w:rsidR="003323ED" w:rsidRPr="001E26FE">
        <w:rPr>
          <w:rFonts w:ascii="Arial" w:hAnsi="Arial" w:cs="Arial"/>
          <w:b/>
          <w:color w:val="000000"/>
        </w:rPr>
        <w:t xml:space="preserve"> del servicio: </w:t>
      </w:r>
      <w:r w:rsidR="00D24998">
        <w:rPr>
          <w:rFonts w:ascii="Arial" w:hAnsi="Arial" w:cs="Arial"/>
          <w:lang w:val="es-CO"/>
        </w:rPr>
        <w:t>22</w:t>
      </w:r>
      <w:r w:rsidR="00F0295E" w:rsidRPr="001E26FE">
        <w:rPr>
          <w:rFonts w:ascii="Arial" w:hAnsi="Arial" w:cs="Arial"/>
          <w:lang w:val="es-CO"/>
        </w:rPr>
        <w:t>/</w:t>
      </w:r>
      <w:r w:rsidR="00D24998">
        <w:rPr>
          <w:rFonts w:ascii="Arial" w:hAnsi="Arial" w:cs="Arial"/>
          <w:lang w:val="es-CO"/>
        </w:rPr>
        <w:t>05</w:t>
      </w:r>
      <w:r w:rsidR="00F0295E" w:rsidRPr="001E26FE">
        <w:rPr>
          <w:rFonts w:ascii="Arial" w:hAnsi="Arial" w:cs="Arial"/>
          <w:lang w:val="es-CO"/>
        </w:rPr>
        <w:t>/</w:t>
      </w:r>
      <w:r w:rsidR="00D24998">
        <w:rPr>
          <w:rFonts w:ascii="Arial" w:hAnsi="Arial" w:cs="Arial"/>
          <w:lang w:val="es-CO"/>
        </w:rPr>
        <w:t>2026</w:t>
      </w:r>
    </w:p>
    <w:p w14:paraId="5C0255FA" w14:textId="514E856A" w:rsidR="00ED3C2B" w:rsidRPr="001E26FE" w:rsidRDefault="00ED3C2B" w:rsidP="009C3E0F">
      <w:pPr>
        <w:jc w:val="both"/>
        <w:rPr>
          <w:rFonts w:ascii="Arial" w:hAnsi="Arial" w:cs="Arial"/>
        </w:rPr>
      </w:pPr>
      <w:r w:rsidRPr="001E26FE">
        <w:rPr>
          <w:rFonts w:ascii="Arial" w:hAnsi="Arial" w:cs="Arial"/>
          <w:b/>
          <w:bCs/>
        </w:rPr>
        <w:t>Versión del servicio</w:t>
      </w:r>
      <w:r w:rsidR="003323ED" w:rsidRPr="001E26FE">
        <w:rPr>
          <w:rFonts w:ascii="Arial" w:hAnsi="Arial" w:cs="Arial"/>
        </w:rPr>
        <w:t>:</w:t>
      </w:r>
      <w:r w:rsidRPr="001E26FE">
        <w:rPr>
          <w:rFonts w:ascii="Arial" w:hAnsi="Arial" w:cs="Arial"/>
        </w:rPr>
        <w:t xml:space="preserve"> </w:t>
      </w:r>
      <w:r w:rsidR="00D24998">
        <w:rPr>
          <w:rFonts w:ascii="Arial" w:hAnsi="Arial" w:cs="Arial"/>
        </w:rPr>
        <w:t>1.0</w:t>
      </w:r>
    </w:p>
    <w:p w14:paraId="1422515E" w14:textId="77777777" w:rsidR="003323ED" w:rsidRPr="001E26FE" w:rsidRDefault="003323ED" w:rsidP="009C3E0F">
      <w:pPr>
        <w:jc w:val="both"/>
        <w:rPr>
          <w:rFonts w:ascii="Arial" w:hAnsi="Arial" w:cs="Arial"/>
        </w:rPr>
      </w:pPr>
    </w:p>
    <w:p w14:paraId="60A95001" w14:textId="77777777" w:rsidR="00ED3C2B" w:rsidRPr="001E26FE" w:rsidRDefault="00ED3C2B" w:rsidP="009C3E0F">
      <w:pPr>
        <w:jc w:val="both"/>
        <w:rPr>
          <w:rFonts w:ascii="Arial" w:hAnsi="Arial" w:cs="Arial"/>
        </w:rPr>
      </w:pPr>
    </w:p>
    <w:p w14:paraId="5A6F1DB0" w14:textId="77777777" w:rsidR="00DC0518" w:rsidRPr="001E26FE" w:rsidRDefault="005728F8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Características</w:t>
      </w:r>
      <w:r w:rsidR="00066BCD" w:rsidRPr="001E26FE">
        <w:rPr>
          <w:rFonts w:ascii="Arial" w:hAnsi="Arial"/>
        </w:rPr>
        <w:t xml:space="preserve"> de servicio</w:t>
      </w:r>
    </w:p>
    <w:p w14:paraId="73D2D548" w14:textId="77777777" w:rsidR="005728F8" w:rsidRPr="001E26FE" w:rsidRDefault="005728F8" w:rsidP="009C3E0F">
      <w:pPr>
        <w:jc w:val="both"/>
        <w:rPr>
          <w:rFonts w:ascii="Arial" w:hAnsi="Arial" w:cs="Arial"/>
          <w:lang w:val="es-MX"/>
        </w:rPr>
      </w:pPr>
    </w:p>
    <w:tbl>
      <w:tblPr>
        <w:tblpPr w:leftFromText="141" w:rightFromText="141" w:vertAnchor="text" w:tblpX="70" w:tblpY="1"/>
        <w:tblOverlap w:val="never"/>
        <w:tblW w:w="8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126"/>
        <w:gridCol w:w="4041"/>
      </w:tblGrid>
      <w:tr w:rsidR="00D900A7" w:rsidRPr="001E26FE" w14:paraId="6548D336" w14:textId="77777777" w:rsidTr="00D24998">
        <w:trPr>
          <w:trHeight w:val="520"/>
        </w:trPr>
        <w:tc>
          <w:tcPr>
            <w:tcW w:w="2547" w:type="dxa"/>
            <w:shd w:val="clear" w:color="auto" w:fill="D9F2D0" w:themeFill="accent6" w:themeFillTint="33"/>
            <w:vAlign w:val="center"/>
          </w:tcPr>
          <w:p w14:paraId="7B85912F" w14:textId="77777777" w:rsidR="005728F8" w:rsidRPr="001E26FE" w:rsidRDefault="005728F8" w:rsidP="00A03B54">
            <w:pPr>
              <w:ind w:left="-54"/>
              <w:jc w:val="center"/>
              <w:rPr>
                <w:rFonts w:ascii="Arial" w:hAnsi="Arial" w:cs="Arial"/>
                <w:lang w:val="es-MX"/>
              </w:rPr>
            </w:pPr>
            <w:r w:rsidRPr="001E26FE">
              <w:rPr>
                <w:rFonts w:ascii="Arial" w:hAnsi="Arial" w:cs="Arial"/>
                <w:b/>
              </w:rPr>
              <w:t>CARACTERÍSTICAS</w:t>
            </w:r>
          </w:p>
        </w:tc>
        <w:tc>
          <w:tcPr>
            <w:tcW w:w="2126" w:type="dxa"/>
            <w:shd w:val="clear" w:color="auto" w:fill="D9F2D0" w:themeFill="accent6" w:themeFillTint="33"/>
            <w:vAlign w:val="center"/>
          </w:tcPr>
          <w:p w14:paraId="339C7A24" w14:textId="1CE545EE" w:rsidR="005728F8" w:rsidRPr="001E26FE" w:rsidRDefault="002A0ECB" w:rsidP="00A03B5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E26FE">
              <w:rPr>
                <w:rFonts w:ascii="Arial" w:hAnsi="Arial" w:cs="Arial"/>
                <w:b/>
                <w:lang w:val="es-MX"/>
              </w:rPr>
              <w:t>DESCRIPCIÓN</w:t>
            </w:r>
          </w:p>
        </w:tc>
        <w:tc>
          <w:tcPr>
            <w:tcW w:w="4041" w:type="dxa"/>
            <w:shd w:val="clear" w:color="auto" w:fill="D9F2D0" w:themeFill="accent6" w:themeFillTint="33"/>
            <w:vAlign w:val="center"/>
          </w:tcPr>
          <w:p w14:paraId="3845B54B" w14:textId="77777777" w:rsidR="005728F8" w:rsidRPr="001E26FE" w:rsidRDefault="005728F8" w:rsidP="00A03B5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E26FE">
              <w:rPr>
                <w:rFonts w:ascii="Arial" w:hAnsi="Arial" w:cs="Arial"/>
                <w:b/>
              </w:rPr>
              <w:t>COMENTARIOS</w:t>
            </w:r>
          </w:p>
        </w:tc>
      </w:tr>
      <w:tr w:rsidR="005728F8" w:rsidRPr="001E26FE" w14:paraId="259DC936" w14:textId="77777777" w:rsidTr="00D24998">
        <w:trPr>
          <w:trHeight w:val="285"/>
        </w:trPr>
        <w:tc>
          <w:tcPr>
            <w:tcW w:w="2547" w:type="dxa"/>
            <w:vAlign w:val="center"/>
          </w:tcPr>
          <w:p w14:paraId="35DBBE12" w14:textId="6FB47AE8" w:rsidR="005728F8" w:rsidRPr="00D24998" w:rsidRDefault="005728F8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>Proveedor Servicio:</w:t>
            </w:r>
          </w:p>
          <w:p w14:paraId="4A179141" w14:textId="77777777" w:rsidR="005728F8" w:rsidRPr="00D24998" w:rsidRDefault="005728F8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2126" w:type="dxa"/>
            <w:vAlign w:val="center"/>
          </w:tcPr>
          <w:p w14:paraId="0B66E576" w14:textId="5670013B" w:rsidR="00D24998" w:rsidRPr="00D24998" w:rsidRDefault="00D24998" w:rsidP="00D24998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 xml:space="preserve">Módulo </w:t>
            </w:r>
            <w:proofErr w:type="spellStart"/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backend</w:t>
            </w:r>
            <w:proofErr w:type="spellEnd"/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 xml:space="preserve"> del Sistema de Informes </w:t>
            </w: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Regalías</w:t>
            </w:r>
          </w:p>
          <w:p w14:paraId="0EA6E3AD" w14:textId="4E46C0FF" w:rsidR="007F5D99" w:rsidRPr="00D24998" w:rsidRDefault="007F5D99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4041" w:type="dxa"/>
            <w:vAlign w:val="center"/>
          </w:tcPr>
          <w:p w14:paraId="4AAB385B" w14:textId="70C130CB" w:rsidR="00D24998" w:rsidRPr="00D24998" w:rsidRDefault="00D24998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Servicio encargado de recibir archivos de entrada, ejecutar el procesamiento presupuestal y retornar el resultado estructurado junto con el archivo generado para descarga.</w:t>
            </w:r>
          </w:p>
        </w:tc>
      </w:tr>
      <w:tr w:rsidR="005728F8" w:rsidRPr="001E26FE" w14:paraId="78109AC2" w14:textId="77777777" w:rsidTr="00D24998">
        <w:trPr>
          <w:trHeight w:val="285"/>
        </w:trPr>
        <w:tc>
          <w:tcPr>
            <w:tcW w:w="2547" w:type="dxa"/>
            <w:vAlign w:val="center"/>
          </w:tcPr>
          <w:p w14:paraId="313CE167" w14:textId="79DBFAE8" w:rsidR="005728F8" w:rsidRPr="00D24998" w:rsidRDefault="005728F8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>Consumidor Servicio:</w:t>
            </w:r>
          </w:p>
          <w:p w14:paraId="079FFC85" w14:textId="77777777" w:rsidR="005728F8" w:rsidRPr="001E26FE" w:rsidRDefault="005728F8" w:rsidP="00A03B54">
            <w:pPr>
              <w:pStyle w:val="Textocomentario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14:paraId="449E0E78" w14:textId="0A3E5FDF" w:rsidR="00D24998" w:rsidRPr="00D24998" w:rsidRDefault="00D24998" w:rsidP="00D24998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 xml:space="preserve">Módulo </w:t>
            </w:r>
            <w:proofErr w:type="spellStart"/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frontend</w:t>
            </w:r>
            <w:proofErr w:type="spellEnd"/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 xml:space="preserve"> del Sistema de Informes </w:t>
            </w:r>
            <w:proofErr w:type="spellStart"/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Regalias</w:t>
            </w:r>
            <w:proofErr w:type="spellEnd"/>
          </w:p>
          <w:p w14:paraId="6C946AE8" w14:textId="7E9DED74" w:rsidR="007F5D99" w:rsidRPr="00D24998" w:rsidRDefault="007F5D99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4041" w:type="dxa"/>
            <w:vAlign w:val="center"/>
          </w:tcPr>
          <w:p w14:paraId="14D63088" w14:textId="3E79DDAC" w:rsidR="00D24998" w:rsidRPr="00D24998" w:rsidRDefault="00D24998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Interfaz web para carga de archivos, ejecución del proceso y descarga de resultados consolidados.</w:t>
            </w:r>
          </w:p>
        </w:tc>
      </w:tr>
      <w:tr w:rsidR="00997FBC" w:rsidRPr="001E26FE" w14:paraId="2A30D9A6" w14:textId="77777777" w:rsidTr="00D24998">
        <w:trPr>
          <w:trHeight w:val="285"/>
        </w:trPr>
        <w:tc>
          <w:tcPr>
            <w:tcW w:w="2547" w:type="dxa"/>
            <w:vAlign w:val="center"/>
          </w:tcPr>
          <w:p w14:paraId="71A3288E" w14:textId="2A2075DD" w:rsidR="00997FBC" w:rsidRPr="00D24998" w:rsidRDefault="00997FBC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>Me</w:t>
            </w:r>
            <w:r w:rsidR="00F8341F" w:rsidRPr="00D24998">
              <w:rPr>
                <w:rFonts w:ascii="Arial" w:hAnsi="Arial" w:cs="Arial"/>
                <w:b/>
                <w:sz w:val="20"/>
                <w:szCs w:val="20"/>
              </w:rPr>
              <w:t xml:space="preserve">dio de conectividad: </w:t>
            </w:r>
          </w:p>
        </w:tc>
        <w:tc>
          <w:tcPr>
            <w:tcW w:w="2126" w:type="dxa"/>
            <w:vAlign w:val="center"/>
          </w:tcPr>
          <w:p w14:paraId="1B57BBB6" w14:textId="79F07D83" w:rsidR="00F8341F" w:rsidRPr="00D24998" w:rsidRDefault="00D24998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Aplicación web institucional</w:t>
            </w:r>
          </w:p>
        </w:tc>
        <w:tc>
          <w:tcPr>
            <w:tcW w:w="4041" w:type="dxa"/>
            <w:vAlign w:val="center"/>
          </w:tcPr>
          <w:p w14:paraId="0FC8ECCB" w14:textId="6439E81F" w:rsidR="00997FBC" w:rsidRPr="00D24998" w:rsidRDefault="00D24998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Consumo del servicio mediante interfaz web en entorno institucional controlado.</w:t>
            </w:r>
          </w:p>
        </w:tc>
      </w:tr>
      <w:tr w:rsidR="00C619A1" w:rsidRPr="001E26FE" w14:paraId="78CBAE3D" w14:textId="77777777" w:rsidTr="00D24998">
        <w:trPr>
          <w:trHeight w:val="285"/>
        </w:trPr>
        <w:tc>
          <w:tcPr>
            <w:tcW w:w="2547" w:type="dxa"/>
            <w:vAlign w:val="center"/>
          </w:tcPr>
          <w:p w14:paraId="42F435EA" w14:textId="47E4D993" w:rsidR="00C619A1" w:rsidRPr="00D24998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>Frecuencia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 xml:space="preserve"> de consumo</w:t>
            </w:r>
            <w:r w:rsidR="008630E7" w:rsidRPr="00D24998">
              <w:rPr>
                <w:rFonts w:ascii="Arial" w:hAnsi="Arial" w:cs="Arial"/>
                <w:b/>
                <w:sz w:val="20"/>
                <w:szCs w:val="20"/>
              </w:rPr>
              <w:t xml:space="preserve"> y volumen de datos esperados</w:t>
            </w:r>
          </w:p>
          <w:p w14:paraId="2DC51D16" w14:textId="77777777" w:rsidR="00C619A1" w:rsidRPr="00D24998" w:rsidRDefault="00C619A1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AA6166" w14:textId="77777777" w:rsidR="00D24998" w:rsidRPr="00D24998" w:rsidRDefault="00D24998" w:rsidP="00D24998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Por evento (bajo demanda)</w:t>
            </w:r>
          </w:p>
          <w:p w14:paraId="6EBAB2CA" w14:textId="0DFAB2CF" w:rsidR="007F5D99" w:rsidRPr="00D24998" w:rsidRDefault="007F5D99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4041" w:type="dxa"/>
            <w:vAlign w:val="center"/>
          </w:tcPr>
          <w:p w14:paraId="0B69E6E6" w14:textId="1C8AE8E5" w:rsidR="00D24998" w:rsidRPr="00D24998" w:rsidRDefault="00D24998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sz w:val="20"/>
                <w:szCs w:val="20"/>
                <w:lang w:val="es-CO"/>
              </w:rPr>
              <w:t>El servicio se utiliza cada vez que se cargan uno o dos archivos Excel para procesamiento. El volumen esperado corresponde a archivos de ejecución presupuestal y a un archivo consolidado de salida por solicitud.</w:t>
            </w:r>
          </w:p>
        </w:tc>
      </w:tr>
      <w:tr w:rsidR="00C619A1" w:rsidRPr="001E26FE" w14:paraId="5F613C6B" w14:textId="77777777" w:rsidTr="00D24998">
        <w:trPr>
          <w:trHeight w:val="285"/>
        </w:trPr>
        <w:tc>
          <w:tcPr>
            <w:tcW w:w="2547" w:type="dxa"/>
            <w:vAlign w:val="center"/>
          </w:tcPr>
          <w:p w14:paraId="139B62D8" w14:textId="77777777" w:rsidR="00C619A1" w:rsidRPr="00D24998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 xml:space="preserve">Comunicación </w:t>
            </w:r>
          </w:p>
          <w:p w14:paraId="4B2BBF47" w14:textId="1D0DCB5D" w:rsidR="00C619A1" w:rsidRPr="00D24998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4998">
              <w:rPr>
                <w:rFonts w:ascii="Arial" w:hAnsi="Arial" w:cs="Arial"/>
                <w:b/>
                <w:sz w:val="20"/>
                <w:szCs w:val="20"/>
              </w:rPr>
              <w:t>&lt;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Sí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>ncr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 xml:space="preserve"> y As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í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>ncr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1B5C10" w:rsidRPr="00D2499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4998">
              <w:rPr>
                <w:rFonts w:ascii="Arial" w:hAnsi="Arial" w:cs="Arial"/>
                <w:b/>
                <w:sz w:val="20"/>
                <w:szCs w:val="20"/>
              </w:rPr>
              <w:t>&gt;</w:t>
            </w:r>
          </w:p>
          <w:p w14:paraId="6855D338" w14:textId="77777777" w:rsidR="00C619A1" w:rsidRPr="00D24998" w:rsidRDefault="00C619A1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BD8F95A" w14:textId="77777777" w:rsidR="00D24998" w:rsidRPr="00D24998" w:rsidRDefault="00D24998" w:rsidP="00D24998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bCs/>
                <w:sz w:val="20"/>
                <w:szCs w:val="20"/>
                <w:lang w:val="es-CO"/>
              </w:rPr>
              <w:t>Síncrona</w:t>
            </w:r>
          </w:p>
          <w:p w14:paraId="4FBB7BA4" w14:textId="790A512C" w:rsidR="007F5D99" w:rsidRPr="00D24998" w:rsidRDefault="007F5D99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4041" w:type="dxa"/>
            <w:vAlign w:val="center"/>
          </w:tcPr>
          <w:p w14:paraId="366F1ABB" w14:textId="641D81FF" w:rsidR="00746930" w:rsidRPr="00D24998" w:rsidRDefault="00D24998" w:rsidP="00A03B5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D24998">
              <w:rPr>
                <w:rFonts w:ascii="Arial" w:hAnsi="Arial" w:cs="Arial"/>
                <w:bCs/>
                <w:sz w:val="20"/>
                <w:szCs w:val="20"/>
                <w:lang w:val="es-CO"/>
              </w:rPr>
              <w:t>El usuario realiza la carga de archivos, el sistema procesa la solicitud en línea y responde con el resultado del procesamiento y el archivo generado.</w:t>
            </w:r>
          </w:p>
        </w:tc>
      </w:tr>
    </w:tbl>
    <w:p w14:paraId="413D2185" w14:textId="68290649" w:rsidR="00DC0518" w:rsidRPr="001E26FE" w:rsidRDefault="00F8341F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lastRenderedPageBreak/>
        <w:t>CONJUNTO DE DATOS</w:t>
      </w:r>
      <w:r w:rsidR="00DC0518" w:rsidRPr="001E26FE">
        <w:rPr>
          <w:rFonts w:ascii="Arial" w:hAnsi="Arial" w:cs="Arial"/>
          <w:sz w:val="24"/>
          <w:szCs w:val="24"/>
        </w:rPr>
        <w:t xml:space="preserve"> DE ENTRADA</w:t>
      </w:r>
      <w:r w:rsidR="00E26EC9" w:rsidRPr="001E26FE">
        <w:rPr>
          <w:rFonts w:ascii="Arial" w:hAnsi="Arial" w:cs="Arial"/>
          <w:sz w:val="24"/>
          <w:szCs w:val="24"/>
        </w:rPr>
        <w:t xml:space="preserve"> </w:t>
      </w:r>
      <w:r w:rsidRPr="001E26FE">
        <w:rPr>
          <w:rFonts w:ascii="Arial" w:hAnsi="Arial" w:cs="Arial"/>
          <w:sz w:val="24"/>
          <w:szCs w:val="24"/>
        </w:rPr>
        <w:t>DE</w:t>
      </w:r>
      <w:r w:rsidR="00E26EC9" w:rsidRPr="001E26FE">
        <w:rPr>
          <w:rFonts w:ascii="Arial" w:hAnsi="Arial" w:cs="Arial"/>
          <w:sz w:val="24"/>
          <w:szCs w:val="24"/>
        </w:rPr>
        <w:t>l servicio</w:t>
      </w:r>
    </w:p>
    <w:p w14:paraId="3E7E13CB" w14:textId="77777777" w:rsidR="00F849F4" w:rsidRPr="001E26FE" w:rsidRDefault="00F849F4" w:rsidP="009C3E0F">
      <w:pPr>
        <w:jc w:val="both"/>
        <w:rPr>
          <w:rFonts w:ascii="Arial" w:hAnsi="Arial" w:cs="Arial"/>
        </w:rPr>
      </w:pPr>
    </w:p>
    <w:p w14:paraId="4D3E5683" w14:textId="77777777" w:rsidR="00D20AD2" w:rsidRPr="00D20AD2" w:rsidRDefault="00D20AD2" w:rsidP="00D20AD2">
      <w:pPr>
        <w:jc w:val="both"/>
        <w:rPr>
          <w:rFonts w:ascii="Arial" w:hAnsi="Arial" w:cs="Arial"/>
          <w:lang w:val="es-CO"/>
        </w:rPr>
      </w:pPr>
      <w:r w:rsidRPr="00D20AD2">
        <w:rPr>
          <w:rFonts w:ascii="Arial" w:hAnsi="Arial" w:cs="Arial"/>
          <w:lang w:val="es-CO"/>
        </w:rPr>
        <w:t>Servicio de procesamiento de Regalías / Nación</w:t>
      </w:r>
    </w:p>
    <w:p w14:paraId="5BE414A9" w14:textId="77777777" w:rsidR="008C06A2" w:rsidRPr="00D20AD2" w:rsidRDefault="008C06A2" w:rsidP="009C3E0F">
      <w:pPr>
        <w:jc w:val="both"/>
        <w:rPr>
          <w:rFonts w:ascii="Arial" w:hAnsi="Arial" w:cs="Arial"/>
          <w:lang w:val="es-CO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99"/>
        <w:tblLook w:val="01E0" w:firstRow="1" w:lastRow="1" w:firstColumn="1" w:lastColumn="1" w:noHBand="0" w:noVBand="0"/>
      </w:tblPr>
      <w:tblGrid>
        <w:gridCol w:w="911"/>
        <w:gridCol w:w="1590"/>
        <w:gridCol w:w="1090"/>
        <w:gridCol w:w="1553"/>
        <w:gridCol w:w="1431"/>
        <w:gridCol w:w="2450"/>
      </w:tblGrid>
      <w:tr w:rsidR="000644E5" w:rsidRPr="001E26FE" w14:paraId="0E6B52F9" w14:textId="77777777" w:rsidTr="00D20AD2">
        <w:trPr>
          <w:trHeight w:val="280"/>
          <w:jc w:val="center"/>
        </w:trPr>
        <w:tc>
          <w:tcPr>
            <w:tcW w:w="91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B378557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Dato</w:t>
            </w:r>
          </w:p>
          <w:p w14:paraId="7C034B38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569A3C6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  <w:p w14:paraId="60BCA34B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FD14F36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BD891B9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Valor/listas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1E5B4E82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Requerido</w:t>
            </w:r>
          </w:p>
          <w:p w14:paraId="2FDFA513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[SI/NO]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1CC8732" w14:textId="77777777" w:rsidR="000644E5" w:rsidRPr="00564705" w:rsidRDefault="000644E5" w:rsidP="00D47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REGLAS O PRECONDICIONES SOBRE EL DATO</w:t>
            </w:r>
          </w:p>
        </w:tc>
      </w:tr>
      <w:tr w:rsidR="000644E5" w:rsidRPr="001E26FE" w14:paraId="47CDC751" w14:textId="77777777" w:rsidTr="00D20AD2">
        <w:trPr>
          <w:trHeight w:val="280"/>
          <w:jc w:val="center"/>
        </w:trPr>
        <w:tc>
          <w:tcPr>
            <w:tcW w:w="911" w:type="dxa"/>
            <w:vAlign w:val="center"/>
          </w:tcPr>
          <w:p w14:paraId="465ACAB6" w14:textId="6CD35981" w:rsidR="000644E5" w:rsidRPr="00D20AD2" w:rsidRDefault="00D20AD2" w:rsidP="00D4759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AD2">
              <w:rPr>
                <w:rFonts w:ascii="Arial" w:hAnsi="Arial" w:cs="Arial"/>
                <w:sz w:val="20"/>
                <w:szCs w:val="20"/>
              </w:rPr>
              <w:t xml:space="preserve">File </w:t>
            </w:r>
          </w:p>
        </w:tc>
        <w:tc>
          <w:tcPr>
            <w:tcW w:w="1590" w:type="dxa"/>
            <w:vAlign w:val="center"/>
          </w:tcPr>
          <w:p w14:paraId="52F6E06B" w14:textId="77777777" w:rsidR="00D20AD2" w:rsidRPr="00D20AD2" w:rsidRDefault="00D20AD2" w:rsidP="00D20AD2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sz w:val="20"/>
                <w:szCs w:val="20"/>
                <w:lang w:val="es-CO"/>
              </w:rPr>
              <w:t>Archivo Excel de entrada para procesamiento presupuestal.</w:t>
            </w:r>
          </w:p>
          <w:p w14:paraId="241F810F" w14:textId="029CC324" w:rsidR="000644E5" w:rsidRPr="00D20AD2" w:rsidRDefault="000644E5" w:rsidP="00D475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2B62CF7A" w14:textId="77777777" w:rsidR="000644E5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File</w:t>
            </w:r>
          </w:p>
          <w:p w14:paraId="764042C4" w14:textId="1A4E610D" w:rsidR="00D20AD2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(.xlsx)</w:t>
            </w:r>
          </w:p>
          <w:p w14:paraId="0901808E" w14:textId="0F438E5D" w:rsidR="00D20AD2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(.xls)</w:t>
            </w:r>
          </w:p>
        </w:tc>
        <w:tc>
          <w:tcPr>
            <w:tcW w:w="1553" w:type="dxa"/>
            <w:vAlign w:val="center"/>
          </w:tcPr>
          <w:p w14:paraId="19AD6AF4" w14:textId="78B5FDEE" w:rsidR="000644E5" w:rsidRPr="00D20AD2" w:rsidRDefault="00D20AD2" w:rsidP="00D4759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AD2">
              <w:rPr>
                <w:rFonts w:ascii="Arial" w:hAnsi="Arial" w:cs="Arial"/>
                <w:sz w:val="20"/>
                <w:szCs w:val="20"/>
              </w:rPr>
              <w:t>Archivo Excel</w:t>
            </w:r>
          </w:p>
        </w:tc>
        <w:tc>
          <w:tcPr>
            <w:tcW w:w="1431" w:type="dxa"/>
            <w:vAlign w:val="center"/>
          </w:tcPr>
          <w:p w14:paraId="2CECE24A" w14:textId="77777777" w:rsidR="000644E5" w:rsidRPr="00D20AD2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450" w:type="dxa"/>
            <w:vAlign w:val="center"/>
          </w:tcPr>
          <w:p w14:paraId="61314945" w14:textId="77777777" w:rsidR="00D20AD2" w:rsidRPr="00D20AD2" w:rsidRDefault="00D20AD2" w:rsidP="00D20A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ser un archivo válido, legible y corresponder a un reporte presupuestal institucional que pueda ser interpretado dentro de los flujos de Regalías o Nación.</w:t>
            </w:r>
          </w:p>
          <w:p w14:paraId="16B20DF2" w14:textId="77777777" w:rsidR="000644E5" w:rsidRPr="00D20AD2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04219FC4" w14:textId="77777777" w:rsidR="000644E5" w:rsidRDefault="000644E5" w:rsidP="000644E5">
      <w:pPr>
        <w:jc w:val="both"/>
        <w:rPr>
          <w:rFonts w:ascii="Arial" w:hAnsi="Arial" w:cs="Arial"/>
          <w:lang w:val="es-CO"/>
        </w:rPr>
      </w:pPr>
    </w:p>
    <w:p w14:paraId="17409875" w14:textId="77777777" w:rsidR="00D20AD2" w:rsidRPr="00D20AD2" w:rsidRDefault="00D20AD2" w:rsidP="00D20AD2">
      <w:pPr>
        <w:jc w:val="both"/>
        <w:rPr>
          <w:rFonts w:ascii="Arial" w:hAnsi="Arial" w:cs="Arial"/>
          <w:lang w:val="es-CO"/>
        </w:rPr>
      </w:pPr>
      <w:r w:rsidRPr="00D20AD2">
        <w:rPr>
          <w:rFonts w:ascii="Arial" w:hAnsi="Arial" w:cs="Arial"/>
          <w:lang w:val="es-CO"/>
        </w:rPr>
        <w:t>Servicio de procesamiento de Inversión</w:t>
      </w:r>
    </w:p>
    <w:p w14:paraId="282AA6A1" w14:textId="77777777" w:rsidR="00D20AD2" w:rsidRPr="001E26FE" w:rsidRDefault="00D20AD2" w:rsidP="000644E5">
      <w:pPr>
        <w:jc w:val="both"/>
        <w:rPr>
          <w:rFonts w:ascii="Arial" w:hAnsi="Arial" w:cs="Arial"/>
          <w:lang w:val="es-CO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99"/>
        <w:tblLook w:val="01E0" w:firstRow="1" w:lastRow="1" w:firstColumn="1" w:lastColumn="1" w:noHBand="0" w:noVBand="0"/>
      </w:tblPr>
      <w:tblGrid>
        <w:gridCol w:w="911"/>
        <w:gridCol w:w="1590"/>
        <w:gridCol w:w="1090"/>
        <w:gridCol w:w="1553"/>
        <w:gridCol w:w="1431"/>
        <w:gridCol w:w="2450"/>
      </w:tblGrid>
      <w:tr w:rsidR="00D20AD2" w:rsidRPr="001E26FE" w14:paraId="7428A702" w14:textId="77777777" w:rsidTr="005C255B">
        <w:trPr>
          <w:trHeight w:val="280"/>
          <w:jc w:val="center"/>
        </w:trPr>
        <w:tc>
          <w:tcPr>
            <w:tcW w:w="91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1FD95FDD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Dato</w:t>
            </w:r>
          </w:p>
          <w:p w14:paraId="713F5F40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735FC68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  <w:p w14:paraId="5D20F9D2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51CD789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4E859256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Valor/listas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754BD8D6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Requerido</w:t>
            </w:r>
          </w:p>
          <w:p w14:paraId="79CA83A6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[SI/NO]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69296586" w14:textId="77777777" w:rsidR="00D20AD2" w:rsidRPr="00564705" w:rsidRDefault="00D20AD2" w:rsidP="005C25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REGLAS O PRECONDICIONES SOBRE EL DATO</w:t>
            </w:r>
          </w:p>
        </w:tc>
      </w:tr>
      <w:tr w:rsidR="00D20AD2" w:rsidRPr="001E26FE" w14:paraId="7867C9AE" w14:textId="77777777" w:rsidTr="005C255B">
        <w:trPr>
          <w:trHeight w:val="280"/>
          <w:jc w:val="center"/>
        </w:trPr>
        <w:tc>
          <w:tcPr>
            <w:tcW w:w="911" w:type="dxa"/>
            <w:vAlign w:val="center"/>
          </w:tcPr>
          <w:p w14:paraId="569BF60E" w14:textId="77777777" w:rsidR="00D20AD2" w:rsidRPr="00D20AD2" w:rsidRDefault="00D20AD2" w:rsidP="005C255B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AD2">
              <w:rPr>
                <w:rFonts w:ascii="Arial" w:hAnsi="Arial" w:cs="Arial"/>
                <w:sz w:val="20"/>
                <w:szCs w:val="20"/>
              </w:rPr>
              <w:t xml:space="preserve">File </w:t>
            </w:r>
          </w:p>
        </w:tc>
        <w:tc>
          <w:tcPr>
            <w:tcW w:w="1590" w:type="dxa"/>
            <w:vAlign w:val="center"/>
          </w:tcPr>
          <w:p w14:paraId="365D858F" w14:textId="77777777" w:rsidR="00D20AD2" w:rsidRPr="00D20AD2" w:rsidRDefault="00D20AD2" w:rsidP="00D20AD2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sz w:val="20"/>
                <w:szCs w:val="20"/>
                <w:lang w:val="es-CO"/>
              </w:rPr>
              <w:t>Archivo Excel base de Inversión ANLA.</w:t>
            </w:r>
          </w:p>
          <w:p w14:paraId="580C5537" w14:textId="77777777" w:rsidR="00D20AD2" w:rsidRPr="00D20AD2" w:rsidRDefault="00D20AD2" w:rsidP="005C25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6C2E01F5" w14:textId="77777777" w:rsidR="00D20AD2" w:rsidRPr="00D20AD2" w:rsidRDefault="00D20AD2" w:rsidP="005C255B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File</w:t>
            </w:r>
          </w:p>
          <w:p w14:paraId="3C0E122F" w14:textId="77777777" w:rsidR="00D20AD2" w:rsidRPr="00D20AD2" w:rsidRDefault="00D20AD2" w:rsidP="005C255B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(.xlsx)</w:t>
            </w:r>
          </w:p>
          <w:p w14:paraId="02DC6A6C" w14:textId="77777777" w:rsidR="00D20AD2" w:rsidRPr="00D20AD2" w:rsidRDefault="00D20AD2" w:rsidP="005C255B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(.xls)</w:t>
            </w:r>
          </w:p>
        </w:tc>
        <w:tc>
          <w:tcPr>
            <w:tcW w:w="1553" w:type="dxa"/>
            <w:vAlign w:val="center"/>
          </w:tcPr>
          <w:p w14:paraId="5CEB6070" w14:textId="77777777" w:rsidR="00D20AD2" w:rsidRPr="00D20AD2" w:rsidRDefault="00D20AD2" w:rsidP="005C255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AD2">
              <w:rPr>
                <w:rFonts w:ascii="Arial" w:hAnsi="Arial" w:cs="Arial"/>
                <w:sz w:val="20"/>
                <w:szCs w:val="20"/>
              </w:rPr>
              <w:t>Archivo Excel</w:t>
            </w:r>
          </w:p>
        </w:tc>
        <w:tc>
          <w:tcPr>
            <w:tcW w:w="1431" w:type="dxa"/>
            <w:vAlign w:val="center"/>
          </w:tcPr>
          <w:p w14:paraId="4CDF932A" w14:textId="77777777" w:rsidR="00D20AD2" w:rsidRPr="00D20AD2" w:rsidRDefault="00D20AD2" w:rsidP="005C255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450" w:type="dxa"/>
            <w:vAlign w:val="center"/>
          </w:tcPr>
          <w:p w14:paraId="2E221188" w14:textId="77777777" w:rsidR="00D20AD2" w:rsidRPr="00D20AD2" w:rsidRDefault="00D20AD2" w:rsidP="00D20A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corresponder al archivo fuente de ANLA para el procesamiento de inversión.</w:t>
            </w:r>
          </w:p>
          <w:p w14:paraId="5EEAFFE4" w14:textId="77777777" w:rsidR="00D20AD2" w:rsidRPr="00D20AD2" w:rsidRDefault="00D20AD2" w:rsidP="005C255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D20AD2" w:rsidRPr="001E26FE" w14:paraId="1699D8D3" w14:textId="77777777" w:rsidTr="005C255B">
        <w:trPr>
          <w:trHeight w:val="280"/>
          <w:jc w:val="center"/>
        </w:trPr>
        <w:tc>
          <w:tcPr>
            <w:tcW w:w="911" w:type="dxa"/>
            <w:vAlign w:val="center"/>
          </w:tcPr>
          <w:p w14:paraId="1350C9E1" w14:textId="3864F7E8" w:rsidR="00D20AD2" w:rsidRPr="00D20AD2" w:rsidRDefault="00D20AD2" w:rsidP="005C255B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File</w:t>
            </w:r>
          </w:p>
        </w:tc>
        <w:tc>
          <w:tcPr>
            <w:tcW w:w="1590" w:type="dxa"/>
            <w:vAlign w:val="center"/>
          </w:tcPr>
          <w:p w14:paraId="533450B4" w14:textId="77777777" w:rsidR="00D20AD2" w:rsidRPr="00D20AD2" w:rsidRDefault="00D20AD2" w:rsidP="00D20AD2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sz w:val="20"/>
                <w:szCs w:val="20"/>
                <w:lang w:val="es-CO"/>
              </w:rPr>
              <w:t>Archivo Excel base de Inversión FONAM.</w:t>
            </w:r>
          </w:p>
          <w:p w14:paraId="1D5D7D41" w14:textId="77777777" w:rsidR="00D20AD2" w:rsidRPr="00D20AD2" w:rsidRDefault="00D20AD2" w:rsidP="005C255B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090" w:type="dxa"/>
            <w:vAlign w:val="center"/>
          </w:tcPr>
          <w:p w14:paraId="32FF81F8" w14:textId="77777777" w:rsidR="00D20AD2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File</w:t>
            </w:r>
          </w:p>
          <w:p w14:paraId="0F29CA3C" w14:textId="77777777" w:rsidR="00D20AD2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(.xlsx)</w:t>
            </w:r>
          </w:p>
          <w:p w14:paraId="269AF4A7" w14:textId="514009AE" w:rsidR="00D20AD2" w:rsidRPr="00D20AD2" w:rsidRDefault="00D20AD2" w:rsidP="00D20AD2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(.xls)</w:t>
            </w:r>
          </w:p>
        </w:tc>
        <w:tc>
          <w:tcPr>
            <w:tcW w:w="1553" w:type="dxa"/>
            <w:vAlign w:val="center"/>
          </w:tcPr>
          <w:p w14:paraId="21A8782F" w14:textId="60FBD640" w:rsidR="00D20AD2" w:rsidRPr="00D20AD2" w:rsidRDefault="00D20AD2" w:rsidP="005C255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AD2">
              <w:rPr>
                <w:rFonts w:ascii="Arial" w:hAnsi="Arial" w:cs="Arial"/>
                <w:sz w:val="20"/>
                <w:szCs w:val="20"/>
              </w:rPr>
              <w:t>Archivo Excel</w:t>
            </w:r>
          </w:p>
        </w:tc>
        <w:tc>
          <w:tcPr>
            <w:tcW w:w="1431" w:type="dxa"/>
            <w:vAlign w:val="center"/>
          </w:tcPr>
          <w:p w14:paraId="5717662C" w14:textId="69AF0BBE" w:rsidR="00D20AD2" w:rsidRPr="00D20AD2" w:rsidRDefault="00D20AD2" w:rsidP="005C255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450" w:type="dxa"/>
            <w:vAlign w:val="center"/>
          </w:tcPr>
          <w:p w14:paraId="5166FF70" w14:textId="77777777" w:rsidR="00D20AD2" w:rsidRPr="00D20AD2" w:rsidRDefault="00D20AD2" w:rsidP="00D20A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corresponder al archivo fuente de FONAM para el procesamiento de inversión.</w:t>
            </w:r>
          </w:p>
          <w:p w14:paraId="37B785EE" w14:textId="77777777" w:rsidR="00D20AD2" w:rsidRPr="00D20AD2" w:rsidRDefault="00D20AD2" w:rsidP="005C255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55B33634" w14:textId="77777777" w:rsidR="008C06A2" w:rsidRDefault="008C06A2" w:rsidP="000644E5">
      <w:pPr>
        <w:jc w:val="both"/>
        <w:rPr>
          <w:rFonts w:ascii="Arial" w:hAnsi="Arial" w:cs="Arial"/>
        </w:rPr>
      </w:pPr>
    </w:p>
    <w:p w14:paraId="7291FADC" w14:textId="77777777" w:rsidR="00D20AD2" w:rsidRPr="00D20AD2" w:rsidRDefault="00D20AD2" w:rsidP="000644E5">
      <w:pPr>
        <w:jc w:val="both"/>
        <w:rPr>
          <w:rFonts w:ascii="Arial" w:hAnsi="Arial" w:cs="Arial"/>
        </w:rPr>
      </w:pPr>
    </w:p>
    <w:p w14:paraId="18FAE245" w14:textId="77777777" w:rsidR="000644E5" w:rsidRPr="001E26FE" w:rsidRDefault="000644E5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t>CONJUNTO DE DATOS DE SALIDA DEl servicio</w:t>
      </w:r>
    </w:p>
    <w:p w14:paraId="395F39AE" w14:textId="77777777" w:rsidR="00F849F4" w:rsidRPr="001E26FE" w:rsidRDefault="00F849F4" w:rsidP="000644E5">
      <w:pPr>
        <w:jc w:val="both"/>
        <w:rPr>
          <w:rFonts w:ascii="Arial" w:hAnsi="Arial" w:cs="Arial"/>
        </w:rPr>
      </w:pP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99"/>
        <w:tblLook w:val="01E0" w:firstRow="1" w:lastRow="1" w:firstColumn="1" w:lastColumn="1" w:noHBand="0" w:noVBand="0"/>
      </w:tblPr>
      <w:tblGrid>
        <w:gridCol w:w="1703"/>
        <w:gridCol w:w="1455"/>
        <w:gridCol w:w="1002"/>
        <w:gridCol w:w="1362"/>
        <w:gridCol w:w="1227"/>
        <w:gridCol w:w="2079"/>
      </w:tblGrid>
      <w:tr w:rsidR="000644E5" w:rsidRPr="001E26FE" w14:paraId="7CFD0299" w14:textId="77777777" w:rsidTr="00564705">
        <w:trPr>
          <w:trHeight w:val="283"/>
          <w:jc w:val="center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38F461F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Dato</w:t>
            </w:r>
          </w:p>
          <w:p w14:paraId="3A81FA24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765F99E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  <w:p w14:paraId="0E25E144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E3FB063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4C5EB921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Valor/listas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68F107CB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Requerido</w:t>
            </w:r>
          </w:p>
          <w:p w14:paraId="01C4EAAA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[SI/NO]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7A6B2F28" w14:textId="77777777" w:rsidR="000644E5" w:rsidRPr="00564705" w:rsidRDefault="000644E5" w:rsidP="00A711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705">
              <w:rPr>
                <w:rFonts w:ascii="Arial" w:hAnsi="Arial" w:cs="Arial"/>
                <w:b/>
                <w:sz w:val="22"/>
                <w:szCs w:val="22"/>
              </w:rPr>
              <w:t>REGLAS O PRECONDICIONES SOBRE EL DATO</w:t>
            </w:r>
          </w:p>
        </w:tc>
      </w:tr>
      <w:tr w:rsidR="000644E5" w:rsidRPr="001E26FE" w14:paraId="4419580B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11599C19" w14:textId="1621DC9C" w:rsidR="000644E5" w:rsidRPr="00564705" w:rsidRDefault="00564705" w:rsidP="00D4759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705">
              <w:rPr>
                <w:rFonts w:ascii="Arial" w:hAnsi="Arial" w:cs="Arial"/>
                <w:sz w:val="20"/>
                <w:szCs w:val="20"/>
              </w:rPr>
              <w:t>Success</w:t>
            </w:r>
          </w:p>
        </w:tc>
        <w:tc>
          <w:tcPr>
            <w:tcW w:w="1516" w:type="dxa"/>
            <w:vAlign w:val="center"/>
          </w:tcPr>
          <w:p w14:paraId="24EF6640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 xml:space="preserve">Indica si el procesamiento se ejecutó 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lastRenderedPageBreak/>
              <w:t>correctamente.</w:t>
            </w:r>
          </w:p>
          <w:p w14:paraId="35C62FF1" w14:textId="7005ADF4" w:rsidR="000644E5" w:rsidRPr="00564705" w:rsidRDefault="000644E5" w:rsidP="00D475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0F2A079F" w14:textId="31114096" w:rsidR="000644E5" w:rsidRPr="00564705" w:rsidRDefault="00564705" w:rsidP="00D47597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Booleann</w:t>
            </w:r>
          </w:p>
          <w:p w14:paraId="5A7314C9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418" w:type="dxa"/>
            <w:vAlign w:val="center"/>
          </w:tcPr>
          <w:p w14:paraId="0BF13B70" w14:textId="57393001" w:rsidR="000644E5" w:rsidRPr="00564705" w:rsidRDefault="00564705" w:rsidP="00D4759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705">
              <w:rPr>
                <w:rFonts w:ascii="Arial" w:hAnsi="Arial" w:cs="Arial"/>
                <w:sz w:val="20"/>
                <w:szCs w:val="20"/>
              </w:rPr>
              <w:t>True/False</w:t>
            </w:r>
          </w:p>
        </w:tc>
        <w:tc>
          <w:tcPr>
            <w:tcW w:w="1276" w:type="dxa"/>
            <w:vAlign w:val="center"/>
          </w:tcPr>
          <w:p w14:paraId="4081F80D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2FCC5E42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 el valor es false, debe existir detalle funcional del error.</w:t>
            </w:r>
          </w:p>
          <w:p w14:paraId="5515E5AF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0644E5" w:rsidRPr="001E26FE" w14:paraId="2ED9F8BB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1B53864D" w14:textId="5E1A987D" w:rsidR="000644E5" w:rsidRPr="00564705" w:rsidRDefault="00564705" w:rsidP="00D4759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4705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516" w:type="dxa"/>
            <w:vAlign w:val="center"/>
          </w:tcPr>
          <w:p w14:paraId="7A3B130D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Tipo de resultado generado por el servicio.</w:t>
            </w:r>
          </w:p>
          <w:p w14:paraId="6E53E574" w14:textId="3D58CD1A" w:rsidR="000644E5" w:rsidRPr="00564705" w:rsidRDefault="000644E5" w:rsidP="00D47597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040" w:type="dxa"/>
            <w:vAlign w:val="center"/>
          </w:tcPr>
          <w:p w14:paraId="239676CC" w14:textId="303470FD" w:rsidR="000644E5" w:rsidRP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String</w:t>
            </w:r>
          </w:p>
          <w:p w14:paraId="5E583A10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418" w:type="dxa"/>
            <w:vAlign w:val="center"/>
          </w:tcPr>
          <w:p w14:paraId="79B85C5D" w14:textId="3BB30F50" w:rsidR="000644E5" w:rsidRPr="00564705" w:rsidRDefault="00564705" w:rsidP="00D4759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Regalias</w:t>
            </w:r>
            <w:proofErr w:type="spellEnd"/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Nacion</w:t>
            </w:r>
            <w:proofErr w:type="spellEnd"/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Inversion</w:t>
            </w:r>
            <w:proofErr w:type="spellEnd"/>
          </w:p>
        </w:tc>
        <w:tc>
          <w:tcPr>
            <w:tcW w:w="1276" w:type="dxa"/>
            <w:vAlign w:val="center"/>
          </w:tcPr>
          <w:p w14:paraId="30BC52D9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19733597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corresponder al flujo ejecutado</w:t>
            </w:r>
          </w:p>
          <w:p w14:paraId="43C31A6F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44E5" w:rsidRPr="001E26FE" w14:paraId="62C3FEBA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6878E51C" w14:textId="580C5193" w:rsidR="00564705" w:rsidRP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proofErr w:type="spellStart"/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A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nalysis</w:t>
            </w:r>
            <w:proofErr w:type="spellEnd"/>
          </w:p>
          <w:p w14:paraId="7B27E0B1" w14:textId="3AD3BFFB" w:rsidR="000644E5" w:rsidRPr="00564705" w:rsidRDefault="000644E5" w:rsidP="00D4759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14:paraId="648DD662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Resumen funcional del procesamiento realizado.</w:t>
            </w:r>
          </w:p>
          <w:p w14:paraId="43E3E06F" w14:textId="56D28038" w:rsidR="000644E5" w:rsidRPr="00564705" w:rsidRDefault="000644E5" w:rsidP="00D475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1825DF2A" w14:textId="326E31D9" w:rsidR="000644E5" w:rsidRP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String / JSON</w:t>
            </w:r>
          </w:p>
          <w:p w14:paraId="7FEF03C1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1418" w:type="dxa"/>
            <w:vAlign w:val="center"/>
          </w:tcPr>
          <w:p w14:paraId="0F6FF77B" w14:textId="322E5292" w:rsidR="000644E5" w:rsidRPr="00564705" w:rsidRDefault="00564705" w:rsidP="00D4759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Resumen Estructurado</w:t>
            </w:r>
          </w:p>
        </w:tc>
        <w:tc>
          <w:tcPr>
            <w:tcW w:w="1276" w:type="dxa"/>
            <w:vAlign w:val="center"/>
          </w:tcPr>
          <w:p w14:paraId="5575E09B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636799F" w14:textId="77777777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53BC9DA9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contener información suficiente para el entendimiento del resultado.</w:t>
            </w:r>
          </w:p>
          <w:p w14:paraId="12E47E0A" w14:textId="2DA5FBE0" w:rsidR="000644E5" w:rsidRPr="00564705" w:rsidRDefault="000644E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564705" w:rsidRPr="001E26FE" w14:paraId="46A71214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770445E9" w14:textId="34918C96" w:rsidR="00564705" w:rsidRP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CO"/>
              </w:rPr>
              <w:t>D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ownload_url</w:t>
            </w:r>
            <w:proofErr w:type="spellEnd"/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CO"/>
              </w:rPr>
              <w:t>D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ownloadUrl</w:t>
            </w:r>
            <w:proofErr w:type="spellEnd"/>
          </w:p>
          <w:p w14:paraId="76C50445" w14:textId="77777777" w:rsidR="00564705" w:rsidRP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516" w:type="dxa"/>
            <w:vAlign w:val="center"/>
          </w:tcPr>
          <w:p w14:paraId="4762DD6E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Ruta de descarga del archivo generado.</w:t>
            </w:r>
          </w:p>
          <w:p w14:paraId="7F41BC0E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040" w:type="dxa"/>
            <w:vAlign w:val="center"/>
          </w:tcPr>
          <w:p w14:paraId="17D861FF" w14:textId="2CEB2FE4" w:rsidR="00564705" w:rsidRP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String (URL)</w:t>
            </w:r>
          </w:p>
        </w:tc>
        <w:tc>
          <w:tcPr>
            <w:tcW w:w="1418" w:type="dxa"/>
            <w:vAlign w:val="center"/>
          </w:tcPr>
          <w:p w14:paraId="63341F51" w14:textId="7E147D0E" w:rsidR="00564705" w:rsidRPr="00564705" w:rsidRDefault="00564705" w:rsidP="00D4759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Ruta HTTP/HTTPS</w:t>
            </w:r>
          </w:p>
        </w:tc>
        <w:tc>
          <w:tcPr>
            <w:tcW w:w="1276" w:type="dxa"/>
            <w:vAlign w:val="center"/>
          </w:tcPr>
          <w:p w14:paraId="61A262A8" w14:textId="2713501F" w:rsidR="00564705" w:rsidRP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</w:t>
            </w:r>
          </w:p>
        </w:tc>
        <w:tc>
          <w:tcPr>
            <w:tcW w:w="2170" w:type="dxa"/>
            <w:vAlign w:val="center"/>
          </w:tcPr>
          <w:p w14:paraId="77DE5410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apuntar al archivo disponible para descarga.</w:t>
            </w:r>
          </w:p>
          <w:p w14:paraId="2DAFA704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564705" w:rsidRPr="001E26FE" w14:paraId="532EF737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7C786BCA" w14:textId="12BE10DA" w:rsidR="00564705" w:rsidRP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CO"/>
              </w:rPr>
              <w:t>F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ileName</w:t>
            </w:r>
            <w:proofErr w:type="spellEnd"/>
          </w:p>
          <w:p w14:paraId="570CBBB8" w14:textId="77777777" w:rsid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516" w:type="dxa"/>
            <w:vAlign w:val="center"/>
          </w:tcPr>
          <w:p w14:paraId="4D47C0C9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Nombre del archivo de salida generado por el sistema.</w:t>
            </w:r>
          </w:p>
          <w:p w14:paraId="1E8A5504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040" w:type="dxa"/>
            <w:vAlign w:val="center"/>
          </w:tcPr>
          <w:p w14:paraId="3BEC45C2" w14:textId="22B399FC" w:rsid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String</w:t>
            </w:r>
          </w:p>
        </w:tc>
        <w:tc>
          <w:tcPr>
            <w:tcW w:w="1418" w:type="dxa"/>
            <w:vAlign w:val="center"/>
          </w:tcPr>
          <w:p w14:paraId="252D0330" w14:textId="77777777" w:rsidR="00564705" w:rsidRPr="00564705" w:rsidRDefault="00564705" w:rsidP="00564705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Nombre del archivo Excel consolidado</w:t>
            </w:r>
          </w:p>
          <w:p w14:paraId="723CEC01" w14:textId="77777777" w:rsidR="00564705" w:rsidRDefault="00564705" w:rsidP="00D4759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36DBF9" w14:textId="636FB259" w:rsid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</w:t>
            </w:r>
          </w:p>
        </w:tc>
        <w:tc>
          <w:tcPr>
            <w:tcW w:w="2170" w:type="dxa"/>
            <w:vAlign w:val="center"/>
          </w:tcPr>
          <w:p w14:paraId="67CD063B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corresponder al archivo generado en la ejecución.</w:t>
            </w:r>
          </w:p>
          <w:p w14:paraId="21A1B1CE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564705" w:rsidRPr="001E26FE" w14:paraId="3C6CA653" w14:textId="77777777" w:rsidTr="00564705">
        <w:trPr>
          <w:trHeight w:val="283"/>
          <w:jc w:val="center"/>
        </w:trPr>
        <w:tc>
          <w:tcPr>
            <w:tcW w:w="1408" w:type="dxa"/>
            <w:vAlign w:val="center"/>
          </w:tcPr>
          <w:p w14:paraId="0FE87C42" w14:textId="178303DE" w:rsidR="00564705" w:rsidRP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CO"/>
              </w:rPr>
              <w:t>A</w:t>
            </w: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rchivo_resultado</w:t>
            </w:r>
            <w:proofErr w:type="spellEnd"/>
          </w:p>
          <w:p w14:paraId="5746DDDC" w14:textId="77777777" w:rsidR="00564705" w:rsidRDefault="00564705" w:rsidP="00564705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516" w:type="dxa"/>
            <w:vAlign w:val="center"/>
          </w:tcPr>
          <w:p w14:paraId="03B7854C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sz w:val="20"/>
                <w:szCs w:val="20"/>
                <w:lang w:val="es-CO"/>
              </w:rPr>
              <w:t>Archivo Excel consolidado y formateado generado por el sistema.</w:t>
            </w:r>
          </w:p>
          <w:p w14:paraId="54BA2EAD" w14:textId="77777777" w:rsidR="00564705" w:rsidRPr="00564705" w:rsidRDefault="00564705" w:rsidP="00564705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040" w:type="dxa"/>
            <w:vAlign w:val="center"/>
          </w:tcPr>
          <w:p w14:paraId="326C19FF" w14:textId="77777777" w:rsid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782E26D2" w14:textId="77777777" w:rsidR="00564705" w:rsidRPr="00D20AD2" w:rsidRDefault="00564705" w:rsidP="00564705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File</w:t>
            </w:r>
          </w:p>
          <w:p w14:paraId="1D9448AB" w14:textId="77777777" w:rsidR="00564705" w:rsidRPr="00D20AD2" w:rsidRDefault="00564705" w:rsidP="00564705">
            <w:pPr>
              <w:ind w:left="2124" w:hanging="212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AD2">
              <w:rPr>
                <w:rFonts w:ascii="Arial" w:hAnsi="Arial" w:cs="Arial"/>
                <w:color w:val="000000"/>
                <w:sz w:val="20"/>
                <w:szCs w:val="20"/>
              </w:rPr>
              <w:t>(.xlsx)</w:t>
            </w:r>
          </w:p>
          <w:p w14:paraId="059D902C" w14:textId="77777777" w:rsidR="00564705" w:rsidRPr="00564705" w:rsidRDefault="00564705" w:rsidP="00564705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418" w:type="dxa"/>
            <w:vAlign w:val="center"/>
          </w:tcPr>
          <w:p w14:paraId="08B09BFD" w14:textId="4E5D6506" w:rsidR="00564705" w:rsidRPr="00564705" w:rsidRDefault="00564705" w:rsidP="00564705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Archivo Excel</w:t>
            </w:r>
          </w:p>
        </w:tc>
        <w:tc>
          <w:tcPr>
            <w:tcW w:w="1276" w:type="dxa"/>
            <w:vAlign w:val="center"/>
          </w:tcPr>
          <w:p w14:paraId="7A5CEEA1" w14:textId="515488C3" w:rsidR="00564705" w:rsidRDefault="00564705" w:rsidP="00D475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</w:t>
            </w:r>
          </w:p>
        </w:tc>
        <w:tc>
          <w:tcPr>
            <w:tcW w:w="2170" w:type="dxa"/>
            <w:vAlign w:val="center"/>
          </w:tcPr>
          <w:p w14:paraId="61F1B667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56470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 contener la salida del procesamiento presupuestal conforme a las reglas del negocio. Dentro del proyecto, el producto esperado es un archivo de Excel estructurado automáticamente, con tablas organizadas, cálculos automáticos de porcentajes y subtotales, y validación frente al archivo fuente.</w:t>
            </w:r>
          </w:p>
          <w:p w14:paraId="5A3B9FC1" w14:textId="77777777" w:rsidR="00564705" w:rsidRPr="00564705" w:rsidRDefault="00564705" w:rsidP="0056470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4478E2AF" w14:textId="77777777" w:rsidR="000644E5" w:rsidRPr="001E26FE" w:rsidRDefault="000644E5" w:rsidP="009C3E0F">
      <w:pPr>
        <w:jc w:val="both"/>
        <w:rPr>
          <w:rFonts w:ascii="Arial" w:hAnsi="Arial" w:cs="Arial"/>
        </w:rPr>
      </w:pPr>
    </w:p>
    <w:p w14:paraId="277CDFD6" w14:textId="4F619943" w:rsidR="00BC7EAA" w:rsidRPr="001E26FE" w:rsidRDefault="00BC7EAA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lastRenderedPageBreak/>
        <w:t>REQUERIMIENTOS NO FUNCIONALES</w:t>
      </w:r>
    </w:p>
    <w:p w14:paraId="34D69773" w14:textId="77777777" w:rsidR="00BC7EAA" w:rsidRPr="001E26FE" w:rsidRDefault="00BC7EAA" w:rsidP="009C3E0F">
      <w:pPr>
        <w:jc w:val="both"/>
        <w:rPr>
          <w:rFonts w:ascii="Arial" w:hAnsi="Arial" w:cs="Arial"/>
        </w:rPr>
      </w:pPr>
    </w:p>
    <w:p w14:paraId="7C8A54CA" w14:textId="28D6C75C" w:rsidR="00146E9B" w:rsidRPr="00146E9B" w:rsidRDefault="00146E9B" w:rsidP="00BC7EAA">
      <w:pPr>
        <w:jc w:val="both"/>
        <w:rPr>
          <w:rFonts w:ascii="Arial" w:hAnsi="Arial" w:cs="Arial"/>
          <w:sz w:val="22"/>
          <w:szCs w:val="22"/>
        </w:rPr>
      </w:pPr>
      <w:r w:rsidRPr="00146E9B">
        <w:rPr>
          <w:rFonts w:ascii="Arial" w:hAnsi="Arial" w:cs="Arial"/>
          <w:sz w:val="22"/>
          <w:szCs w:val="22"/>
        </w:rPr>
        <w:t>El servicio debe garantizar disponibilidad operativa, integridad y trazabilidad durante la carga, procesamiento y generación de archivos presupuestales. Asimismo, deberá validar estructura, formato y consistencia de la información procesada, implementando controles de acceso y manejo seguro de los datos conforme a los lineamientos de la Entidad. La solución debe optimizar tiempos de procesamiento, reducir errores manuales y asegurar confiabilidad en la información financiera generada.</w:t>
      </w:r>
    </w:p>
    <w:p w14:paraId="08653D27" w14:textId="77777777" w:rsidR="000C28F0" w:rsidRPr="001E26FE" w:rsidRDefault="000C28F0" w:rsidP="009C3E0F">
      <w:pPr>
        <w:jc w:val="both"/>
        <w:rPr>
          <w:rFonts w:ascii="Arial" w:hAnsi="Arial" w:cs="Arial"/>
          <w:lang w:val="es-CO"/>
        </w:rPr>
      </w:pPr>
    </w:p>
    <w:p w14:paraId="657C4CD5" w14:textId="561EFAA1" w:rsidR="00333C07" w:rsidRPr="001E26FE" w:rsidRDefault="00333C07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APROBACIÓN</w:t>
      </w:r>
      <w:r w:rsidR="000C28F0" w:rsidRPr="001E26FE">
        <w:rPr>
          <w:rFonts w:ascii="Arial" w:hAnsi="Arial"/>
        </w:rPr>
        <w:t xml:space="preserve"> DE LA CARACTERIZACIÓN FUNCIONAL DEL SERVICIO WEB</w:t>
      </w:r>
      <w:r w:rsidRPr="001E26FE">
        <w:rPr>
          <w:rFonts w:ascii="Arial" w:hAnsi="Arial"/>
        </w:rPr>
        <w:t xml:space="preserve">                     </w:t>
      </w:r>
    </w:p>
    <w:p w14:paraId="3A012C7B" w14:textId="77777777" w:rsidR="00F849F4" w:rsidRPr="001E26FE" w:rsidRDefault="00F849F4" w:rsidP="009C3E0F">
      <w:pPr>
        <w:jc w:val="both"/>
        <w:rPr>
          <w:rFonts w:ascii="Arial" w:hAnsi="Arial" w:cs="Arial"/>
          <w:color w:val="000000" w:themeColor="text1"/>
        </w:rPr>
      </w:pPr>
    </w:p>
    <w:p w14:paraId="19216603" w14:textId="33575FC1" w:rsidR="00513A4E" w:rsidRPr="001E26FE" w:rsidRDefault="00FD7029" w:rsidP="009C3E0F">
      <w:pPr>
        <w:jc w:val="both"/>
        <w:rPr>
          <w:rFonts w:ascii="Arial" w:hAnsi="Arial" w:cs="Arial"/>
          <w:color w:val="000000" w:themeColor="text1"/>
        </w:rPr>
      </w:pPr>
      <w:r w:rsidRPr="001E26FE">
        <w:rPr>
          <w:rFonts w:ascii="Arial" w:hAnsi="Arial" w:cs="Arial"/>
          <w:color w:val="000000" w:themeColor="text1"/>
        </w:rPr>
        <w:t xml:space="preserve">Con base en la caracterización realizada en el presente documento para la especificación funcional del servicio web para intercambio de información se aprueba el documento. </w:t>
      </w:r>
    </w:p>
    <w:p w14:paraId="6AE19F9F" w14:textId="77777777" w:rsidR="002C28CB" w:rsidRPr="001E26FE" w:rsidRDefault="002C28CB" w:rsidP="009C3E0F">
      <w:pPr>
        <w:jc w:val="both"/>
        <w:rPr>
          <w:rFonts w:ascii="Arial" w:hAnsi="Arial" w:cs="Arial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35"/>
        <w:gridCol w:w="1559"/>
        <w:gridCol w:w="1985"/>
      </w:tblGrid>
      <w:tr w:rsidR="00A71104" w:rsidRPr="001E26FE" w14:paraId="06C02124" w14:textId="77777777" w:rsidTr="00723E91">
        <w:trPr>
          <w:trHeight w:val="425"/>
        </w:trPr>
        <w:tc>
          <w:tcPr>
            <w:tcW w:w="2694" w:type="dxa"/>
            <w:shd w:val="clear" w:color="auto" w:fill="B3E5A1" w:themeFill="accent6" w:themeFillTint="66"/>
            <w:vAlign w:val="center"/>
          </w:tcPr>
          <w:p w14:paraId="006B9129" w14:textId="77777777" w:rsidR="00A71104" w:rsidRPr="001E26FE" w:rsidRDefault="00A71104" w:rsidP="000354AC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Nombre</w:t>
            </w:r>
          </w:p>
        </w:tc>
        <w:tc>
          <w:tcPr>
            <w:tcW w:w="2835" w:type="dxa"/>
            <w:shd w:val="clear" w:color="auto" w:fill="B3E5A1" w:themeFill="accent6" w:themeFillTint="66"/>
            <w:vAlign w:val="center"/>
          </w:tcPr>
          <w:p w14:paraId="39AC81D9" w14:textId="77777777" w:rsidR="00A71104" w:rsidRPr="001E26FE" w:rsidRDefault="00A71104" w:rsidP="000354AC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Dependencia</w:t>
            </w:r>
          </w:p>
        </w:tc>
        <w:tc>
          <w:tcPr>
            <w:tcW w:w="1559" w:type="dxa"/>
            <w:shd w:val="clear" w:color="auto" w:fill="B3E5A1" w:themeFill="accent6" w:themeFillTint="66"/>
            <w:vAlign w:val="center"/>
          </w:tcPr>
          <w:p w14:paraId="29FE4544" w14:textId="77777777" w:rsidR="00A71104" w:rsidRPr="001E26FE" w:rsidRDefault="00A71104" w:rsidP="000354AC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Teléfono</w:t>
            </w:r>
          </w:p>
        </w:tc>
        <w:tc>
          <w:tcPr>
            <w:tcW w:w="1985" w:type="dxa"/>
            <w:shd w:val="clear" w:color="auto" w:fill="B3E5A1" w:themeFill="accent6" w:themeFillTint="66"/>
            <w:vAlign w:val="center"/>
          </w:tcPr>
          <w:p w14:paraId="1AB40212" w14:textId="77777777" w:rsidR="00A71104" w:rsidRPr="001E26FE" w:rsidRDefault="00A71104" w:rsidP="000354AC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Firma</w:t>
            </w:r>
          </w:p>
        </w:tc>
      </w:tr>
      <w:tr w:rsidR="00A71104" w:rsidRPr="001E26FE" w14:paraId="3972744E" w14:textId="77777777" w:rsidTr="00A71104">
        <w:trPr>
          <w:trHeight w:val="403"/>
        </w:trPr>
        <w:tc>
          <w:tcPr>
            <w:tcW w:w="2694" w:type="dxa"/>
            <w:shd w:val="clear" w:color="auto" w:fill="FFFFFF"/>
          </w:tcPr>
          <w:p w14:paraId="13C42930" w14:textId="623BC436" w:rsidR="00A71104" w:rsidRPr="001E26FE" w:rsidRDefault="00146E9B" w:rsidP="00146E9B">
            <w:pPr>
              <w:jc w:val="center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María Alejandra Hoyos</w:t>
            </w:r>
          </w:p>
        </w:tc>
        <w:tc>
          <w:tcPr>
            <w:tcW w:w="2835" w:type="dxa"/>
            <w:shd w:val="clear" w:color="auto" w:fill="FFFFFF"/>
          </w:tcPr>
          <w:p w14:paraId="676CD85F" w14:textId="37B17D70" w:rsidR="00A71104" w:rsidRPr="001E26FE" w:rsidRDefault="00146E9B" w:rsidP="00146E9B">
            <w:pPr>
              <w:jc w:val="center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OAP</w:t>
            </w:r>
          </w:p>
        </w:tc>
        <w:tc>
          <w:tcPr>
            <w:tcW w:w="1559" w:type="dxa"/>
            <w:shd w:val="clear" w:color="auto" w:fill="FFFFFF"/>
          </w:tcPr>
          <w:p w14:paraId="55B5AEB8" w14:textId="77777777" w:rsidR="00A71104" w:rsidRPr="001E26FE" w:rsidRDefault="00A71104" w:rsidP="00146E9B">
            <w:pPr>
              <w:jc w:val="center"/>
              <w:rPr>
                <w:rFonts w:ascii="Arial" w:hAnsi="Arial" w:cs="Arial"/>
                <w:color w:val="A6A6A6"/>
              </w:rPr>
            </w:pPr>
          </w:p>
        </w:tc>
        <w:tc>
          <w:tcPr>
            <w:tcW w:w="1985" w:type="dxa"/>
            <w:shd w:val="clear" w:color="auto" w:fill="FFFFFF"/>
          </w:tcPr>
          <w:p w14:paraId="35FCAC80" w14:textId="77777777" w:rsidR="00A71104" w:rsidRPr="001E26FE" w:rsidRDefault="00A71104" w:rsidP="00146E9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71104" w:rsidRPr="001E26FE" w14:paraId="187CD976" w14:textId="77777777" w:rsidTr="00A71104">
        <w:trPr>
          <w:trHeight w:val="410"/>
        </w:trPr>
        <w:tc>
          <w:tcPr>
            <w:tcW w:w="2694" w:type="dxa"/>
            <w:shd w:val="clear" w:color="auto" w:fill="FFFFFF"/>
          </w:tcPr>
          <w:p w14:paraId="76E4AAF3" w14:textId="12D516EC" w:rsidR="00A71104" w:rsidRPr="001E26FE" w:rsidRDefault="00146E9B" w:rsidP="00146E9B">
            <w:pPr>
              <w:jc w:val="center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Dirleny Yiseth Varela</w:t>
            </w:r>
          </w:p>
        </w:tc>
        <w:tc>
          <w:tcPr>
            <w:tcW w:w="2835" w:type="dxa"/>
            <w:shd w:val="clear" w:color="auto" w:fill="FFFFFF"/>
          </w:tcPr>
          <w:p w14:paraId="3D7F2B95" w14:textId="2FA3642E" w:rsidR="00A71104" w:rsidRPr="001E26FE" w:rsidRDefault="00146E9B" w:rsidP="00146E9B">
            <w:pPr>
              <w:jc w:val="center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OTI – GAITIeIA</w:t>
            </w:r>
          </w:p>
        </w:tc>
        <w:tc>
          <w:tcPr>
            <w:tcW w:w="1559" w:type="dxa"/>
            <w:shd w:val="clear" w:color="auto" w:fill="FFFFFF"/>
          </w:tcPr>
          <w:p w14:paraId="52B7BDFB" w14:textId="77777777" w:rsidR="00A71104" w:rsidRPr="001E26FE" w:rsidRDefault="00A71104" w:rsidP="00146E9B">
            <w:pPr>
              <w:jc w:val="center"/>
              <w:rPr>
                <w:rFonts w:ascii="Arial" w:hAnsi="Arial" w:cs="Arial"/>
                <w:color w:val="A6A6A6"/>
              </w:rPr>
            </w:pPr>
          </w:p>
        </w:tc>
        <w:tc>
          <w:tcPr>
            <w:tcW w:w="1985" w:type="dxa"/>
            <w:shd w:val="clear" w:color="auto" w:fill="FFFFFF"/>
          </w:tcPr>
          <w:p w14:paraId="6E0031A1" w14:textId="77777777" w:rsidR="00A71104" w:rsidRPr="001E26FE" w:rsidRDefault="00A71104" w:rsidP="00146E9B">
            <w:pPr>
              <w:jc w:val="center"/>
              <w:rPr>
                <w:rFonts w:ascii="Arial" w:hAnsi="Arial" w:cs="Arial"/>
                <w:color w:val="A6A6A6"/>
              </w:rPr>
            </w:pPr>
          </w:p>
        </w:tc>
      </w:tr>
    </w:tbl>
    <w:p w14:paraId="3D6CCF49" w14:textId="77777777" w:rsidR="008B7CFE" w:rsidRPr="001E26FE" w:rsidRDefault="008B7CFE" w:rsidP="00A71104">
      <w:pPr>
        <w:jc w:val="both"/>
        <w:rPr>
          <w:rFonts w:ascii="Arial" w:hAnsi="Arial" w:cs="Arial"/>
        </w:rPr>
      </w:pPr>
    </w:p>
    <w:sectPr w:rsidR="008B7CFE" w:rsidRPr="001E26FE" w:rsidSect="00860CB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291" w:right="1701" w:bottom="1701" w:left="1701" w:header="731" w:footer="65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0656E" w14:textId="77777777" w:rsidR="00CF564E" w:rsidRDefault="00CF564E">
      <w:r>
        <w:separator/>
      </w:r>
    </w:p>
  </w:endnote>
  <w:endnote w:type="continuationSeparator" w:id="0">
    <w:p w14:paraId="24CBE9C0" w14:textId="77777777" w:rsidR="00CF564E" w:rsidRDefault="00CF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Script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35 Thin">
    <w:charset w:val="00"/>
    <w:family w:val="auto"/>
    <w:pitch w:val="variable"/>
    <w:sig w:usb0="E00002FF" w:usb1="5000785B" w:usb2="00000000" w:usb3="00000000" w:csb0="0000019F" w:csb1="00000000"/>
  </w:font>
  <w:font w:name="Helvetica 45 Light">
    <w:charset w:val="00"/>
    <w:family w:val="swiss"/>
    <w:pitch w:val="variable"/>
    <w:sig w:usb0="800000AF" w:usb1="4000204A" w:usb2="00000000" w:usb3="00000000" w:csb0="00000001" w:csb1="00000000"/>
  </w:font>
  <w:font w:name="Helvetica 65 Medium"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657D" w14:textId="77777777" w:rsidR="00DD4DFA" w:rsidRDefault="00DD4DFA" w:rsidP="00A71104">
    <w:pPr>
      <w:pStyle w:val="Piedepgina"/>
      <w:ind w:right="360" w:firstLine="360"/>
    </w:pPr>
    <w:bookmarkStart w:id="0" w:name="_Toc499252665"/>
    <w:bookmarkEnd w:id="0"/>
  </w:p>
  <w:p w14:paraId="60F9485D" w14:textId="36AC8572" w:rsidR="3218E695" w:rsidRDefault="3218E695" w:rsidP="3218E695">
    <w:pPr>
      <w:pStyle w:val="Piedepgina"/>
      <w:ind w:right="360" w:firstLine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FDC9" w14:textId="77777777" w:rsidR="00C217BF" w:rsidRPr="00DC7CA2" w:rsidRDefault="3218E695" w:rsidP="3218E695">
    <w:pPr>
      <w:pStyle w:val="Estilo4"/>
    </w:pPr>
    <w:r w:rsidRPr="004C2AD2">
      <w:t xml:space="preserve">Página </w:t>
    </w:r>
    <w:r w:rsidR="00C217BF" w:rsidRPr="004C2AD2">
      <w:fldChar w:fldCharType="begin"/>
    </w:r>
    <w:r w:rsidR="00C217BF" w:rsidRPr="004C2AD2">
      <w:instrText xml:space="preserve"> PAGE </w:instrText>
    </w:r>
    <w:r w:rsidR="00C217BF" w:rsidRPr="004C2AD2">
      <w:fldChar w:fldCharType="separate"/>
    </w:r>
    <w:r>
      <w:t>8</w:t>
    </w:r>
    <w:r w:rsidR="00C217BF" w:rsidRPr="004C2AD2">
      <w:fldChar w:fldCharType="end"/>
    </w:r>
    <w:r w:rsidRPr="004C2AD2">
      <w:t xml:space="preserve"> de </w:t>
    </w:r>
    <w:r w:rsidR="00C217BF" w:rsidRPr="004C2AD2">
      <w:fldChar w:fldCharType="begin"/>
    </w:r>
    <w:r w:rsidR="00C217BF" w:rsidRPr="004C2AD2">
      <w:instrText xml:space="preserve"> NUMPAGES </w:instrText>
    </w:r>
    <w:r w:rsidR="00C217BF" w:rsidRPr="004C2AD2">
      <w:fldChar w:fldCharType="separate"/>
    </w:r>
    <w:r>
      <w:t>11</w:t>
    </w:r>
    <w:r w:rsidR="00C217BF" w:rsidRPr="004C2AD2">
      <w:fldChar w:fldCharType="end"/>
    </w:r>
  </w:p>
  <w:p w14:paraId="4BDED006" w14:textId="77777777" w:rsidR="00DD4DFA" w:rsidRPr="001707B7" w:rsidRDefault="00DD4DFA" w:rsidP="0038768C">
    <w:pPr>
      <w:pStyle w:val="Estilo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029B" w14:textId="77777777" w:rsidR="00C217BF" w:rsidRPr="00DC7CA2" w:rsidRDefault="003E526F" w:rsidP="003E526F">
    <w:pPr>
      <w:pStyle w:val="Estilo1"/>
    </w:pPr>
    <w:r>
      <w:tab/>
    </w:r>
    <w:r>
      <w:tab/>
    </w:r>
    <w:r w:rsidR="00C217BF" w:rsidRPr="004C2AD2">
      <w:t xml:space="preserve">Página </w:t>
    </w:r>
    <w:r w:rsidR="00C217BF" w:rsidRPr="004C2AD2">
      <w:fldChar w:fldCharType="begin"/>
    </w:r>
    <w:r w:rsidR="00C217BF" w:rsidRPr="004C2AD2">
      <w:instrText xml:space="preserve"> PAGE </w:instrText>
    </w:r>
    <w:r w:rsidR="00C217BF" w:rsidRPr="004C2AD2">
      <w:fldChar w:fldCharType="separate"/>
    </w:r>
    <w:r w:rsidR="007E41E1">
      <w:t>1</w:t>
    </w:r>
    <w:r w:rsidR="00C217BF" w:rsidRPr="004C2AD2">
      <w:fldChar w:fldCharType="end"/>
    </w:r>
    <w:r w:rsidR="00C217BF" w:rsidRPr="004C2AD2">
      <w:t xml:space="preserve"> de </w:t>
    </w:r>
    <w:r w:rsidR="00C217BF" w:rsidRPr="004C2AD2">
      <w:fldChar w:fldCharType="begin"/>
    </w:r>
    <w:r w:rsidR="00C217BF" w:rsidRPr="004C2AD2">
      <w:instrText xml:space="preserve"> NUMPAGES </w:instrText>
    </w:r>
    <w:r w:rsidR="00C217BF" w:rsidRPr="004C2AD2">
      <w:fldChar w:fldCharType="separate"/>
    </w:r>
    <w:r w:rsidR="007E41E1">
      <w:t>11</w:t>
    </w:r>
    <w:r w:rsidR="00C217BF" w:rsidRPr="004C2AD2">
      <w:fldChar w:fldCharType="end"/>
    </w:r>
  </w:p>
  <w:p w14:paraId="7051F2A3" w14:textId="77777777" w:rsidR="00C217BF" w:rsidRDefault="00C217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0A111" w14:textId="77777777" w:rsidR="00CF564E" w:rsidRDefault="00CF564E">
      <w:r>
        <w:separator/>
      </w:r>
    </w:p>
  </w:footnote>
  <w:footnote w:type="continuationSeparator" w:id="0">
    <w:p w14:paraId="633D3B45" w14:textId="77777777" w:rsidR="00CF564E" w:rsidRDefault="00CF5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373"/>
      <w:gridCol w:w="4485"/>
      <w:gridCol w:w="1215"/>
      <w:gridCol w:w="1425"/>
    </w:tblGrid>
    <w:tr w:rsidR="00860CB8" w14:paraId="7FDB2119" w14:textId="77777777" w:rsidTr="00860CB8">
      <w:trPr>
        <w:trHeight w:val="420"/>
      </w:trPr>
      <w:tc>
        <w:tcPr>
          <w:tcW w:w="2373" w:type="dxa"/>
          <w:vMerge w:val="restart"/>
          <w:tcMar>
            <w:left w:w="108" w:type="dxa"/>
            <w:right w:w="108" w:type="dxa"/>
          </w:tcMar>
          <w:vAlign w:val="center"/>
        </w:tcPr>
        <w:p w14:paraId="4EAD2902" w14:textId="77777777" w:rsidR="00860CB8" w:rsidRDefault="00860CB8" w:rsidP="00860CB8">
          <w:r>
            <w:rPr>
              <w:noProof/>
            </w:rPr>
            <w:drawing>
              <wp:inline distT="0" distB="0" distL="0" distR="0" wp14:anchorId="5A3A534B" wp14:editId="38EF13F4">
                <wp:extent cx="1410758" cy="819150"/>
                <wp:effectExtent l="0" t="0" r="0" b="0"/>
                <wp:docPr id="85425126" name="drawing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425126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937" cy="82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85" w:type="dxa"/>
          <w:vMerge w:val="restart"/>
          <w:tcMar>
            <w:left w:w="108" w:type="dxa"/>
            <w:right w:w="108" w:type="dxa"/>
          </w:tcMar>
          <w:vAlign w:val="center"/>
        </w:tcPr>
        <w:p w14:paraId="640B12D5" w14:textId="77777777" w:rsidR="00860CB8" w:rsidRDefault="00860CB8" w:rsidP="00860CB8">
          <w:pPr>
            <w:jc w:val="center"/>
          </w:pPr>
          <w:r w:rsidRPr="3218E695">
            <w:rPr>
              <w:rFonts w:ascii="Arial" w:eastAsia="Arial" w:hAnsi="Arial" w:cs="Arial"/>
              <w:b/>
              <w:bCs/>
              <w:sz w:val="20"/>
              <w:szCs w:val="20"/>
            </w:rPr>
            <w:t>CARACTERIZACIÓN FUNCIONAL SERVICIOS DE INTEROPERABILIDAD</w:t>
          </w:r>
        </w:p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7DE5ECE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Fecha: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48E7CE1E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11-11-2025</w:t>
          </w:r>
        </w:p>
      </w:tc>
    </w:tr>
    <w:tr w:rsidR="00860CB8" w14:paraId="7A5B7500" w14:textId="77777777" w:rsidTr="00860CB8">
      <w:trPr>
        <w:trHeight w:val="420"/>
      </w:trPr>
      <w:tc>
        <w:tcPr>
          <w:tcW w:w="2373" w:type="dxa"/>
          <w:vMerge/>
          <w:vAlign w:val="center"/>
        </w:tcPr>
        <w:p w14:paraId="1491B1DF" w14:textId="77777777" w:rsidR="00860CB8" w:rsidRDefault="00860CB8" w:rsidP="00860CB8"/>
      </w:tc>
      <w:tc>
        <w:tcPr>
          <w:tcW w:w="4485" w:type="dxa"/>
          <w:vMerge/>
          <w:vAlign w:val="center"/>
        </w:tcPr>
        <w:p w14:paraId="3461802B" w14:textId="77777777" w:rsidR="00860CB8" w:rsidRDefault="00860CB8" w:rsidP="00860CB8"/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B7EC864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Versión: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69DA64D7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1</w:t>
          </w:r>
        </w:p>
      </w:tc>
    </w:tr>
    <w:tr w:rsidR="00860CB8" w14:paraId="5AE9E671" w14:textId="77777777" w:rsidTr="00860CB8">
      <w:trPr>
        <w:trHeight w:val="690"/>
      </w:trPr>
      <w:tc>
        <w:tcPr>
          <w:tcW w:w="2373" w:type="dxa"/>
          <w:vMerge/>
          <w:vAlign w:val="center"/>
        </w:tcPr>
        <w:p w14:paraId="21A48C98" w14:textId="77777777" w:rsidR="00860CB8" w:rsidRDefault="00860CB8" w:rsidP="00860CB8"/>
      </w:tc>
      <w:tc>
        <w:tcPr>
          <w:tcW w:w="4485" w:type="dxa"/>
          <w:vMerge/>
          <w:vAlign w:val="center"/>
        </w:tcPr>
        <w:p w14:paraId="40B265FB" w14:textId="77777777" w:rsidR="00860CB8" w:rsidRDefault="00860CB8" w:rsidP="00860CB8"/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6FF21F5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Código: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54C66A53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DT-FO-49</w:t>
          </w:r>
        </w:p>
      </w:tc>
    </w:tr>
  </w:tbl>
  <w:p w14:paraId="4258C09B" w14:textId="533FC854" w:rsidR="00DD4DFA" w:rsidRPr="001707B7" w:rsidRDefault="00DD4DFA" w:rsidP="6D7D5C99">
    <w:pPr>
      <w:rPr>
        <w:rFonts w:cs="Arial"/>
        <w:sz w:val="22"/>
        <w:szCs w:val="22"/>
      </w:rPr>
    </w:pPr>
  </w:p>
  <w:p w14:paraId="32958701" w14:textId="3E66786C" w:rsidR="00DD4DFA" w:rsidRPr="001707B7" w:rsidRDefault="00DD4DFA" w:rsidP="6D7D5C99">
    <w:pPr>
      <w:jc w:val="center"/>
      <w:rPr>
        <w:rFonts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85" w:type="dxa"/>
      <w:tblInd w:w="-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6"/>
      <w:gridCol w:w="4280"/>
      <w:gridCol w:w="1033"/>
      <w:gridCol w:w="1306"/>
    </w:tblGrid>
    <w:tr w:rsidR="00A71104" w:rsidRPr="00375C15" w14:paraId="4156E4B5" w14:textId="77777777" w:rsidTr="00A71104">
      <w:trPr>
        <w:trHeight w:val="422"/>
      </w:trPr>
      <w:tc>
        <w:tcPr>
          <w:tcW w:w="21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75D36E14" w14:textId="03BAE841" w:rsidR="00A71104" w:rsidRPr="00375C15" w:rsidRDefault="00A71104" w:rsidP="00A71104">
          <w:pPr>
            <w:rPr>
              <w:rFonts w:ascii="Calibri" w:hAnsi="Calibri" w:cs="Calibri"/>
              <w:color w:val="000000"/>
              <w:lang w:eastAsia="es-CO"/>
            </w:rPr>
          </w:pPr>
          <w:r>
            <w:rPr>
              <w:rFonts w:ascii="Calibri" w:hAnsi="Calibri" w:cs="Calibri"/>
              <w:noProof/>
              <w:color w:val="000000"/>
              <w:lang w:eastAsia="es-CO"/>
            </w:rPr>
            <w:drawing>
              <wp:inline distT="0" distB="0" distL="0" distR="0" wp14:anchorId="0E35B83B" wp14:editId="3DE957D0">
                <wp:extent cx="1350460" cy="657225"/>
                <wp:effectExtent l="0" t="0" r="0" b="0"/>
                <wp:docPr id="99148719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1487197" name="Imagen 1" descr="Logotipo&#10;&#10;Descripción generada automá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335" cy="6600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32FCD0" w14:textId="544481CE" w:rsidR="00A71104" w:rsidRPr="00FE3794" w:rsidRDefault="00A71104" w:rsidP="00A71104">
          <w:pPr>
            <w:spacing w:line="360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CARACTERIZACIÓN FUNCIONAL DEL SERVICIO DE INTEROPERABILIDAD</w:t>
          </w:r>
        </w:p>
      </w:tc>
      <w:tc>
        <w:tcPr>
          <w:tcW w:w="103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1981AA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Fecha:</w:t>
          </w:r>
        </w:p>
      </w:tc>
      <w:tc>
        <w:tcPr>
          <w:tcW w:w="130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3904940" w14:textId="5DEA38DD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01</w:t>
          </w: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-1</w:t>
          </w:r>
          <w:r>
            <w:rPr>
              <w:rFonts w:ascii="Arial" w:hAnsi="Arial" w:cs="Arial"/>
              <w:sz w:val="20"/>
              <w:szCs w:val="20"/>
              <w:lang w:eastAsia="es-CO"/>
            </w:rPr>
            <w:t>0</w:t>
          </w: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-202</w:t>
          </w:r>
          <w:r>
            <w:rPr>
              <w:rFonts w:ascii="Arial" w:hAnsi="Arial" w:cs="Arial"/>
              <w:sz w:val="20"/>
              <w:szCs w:val="20"/>
              <w:lang w:eastAsia="es-CO"/>
            </w:rPr>
            <w:t>4</w:t>
          </w:r>
        </w:p>
      </w:tc>
    </w:tr>
    <w:tr w:rsidR="00A71104" w:rsidRPr="00375C15" w14:paraId="358C0A14" w14:textId="77777777" w:rsidTr="00A71104">
      <w:trPr>
        <w:trHeight w:val="422"/>
      </w:trPr>
      <w:tc>
        <w:tcPr>
          <w:tcW w:w="21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90C008" w14:textId="77777777" w:rsidR="00A71104" w:rsidRPr="00375C15" w:rsidRDefault="00A71104" w:rsidP="00A71104">
          <w:pPr>
            <w:jc w:val="center"/>
            <w:rPr>
              <w:rFonts w:ascii="Calibri" w:hAnsi="Calibri" w:cs="Calibri"/>
              <w:color w:val="000000"/>
              <w:lang w:eastAsia="es-CO"/>
            </w:rPr>
          </w:pPr>
        </w:p>
      </w:tc>
      <w:tc>
        <w:tcPr>
          <w:tcW w:w="44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23C94C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</w:p>
      </w:tc>
      <w:tc>
        <w:tcPr>
          <w:tcW w:w="103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EE5301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Versión:</w:t>
          </w:r>
        </w:p>
      </w:tc>
      <w:tc>
        <w:tcPr>
          <w:tcW w:w="130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9F34ADE" w14:textId="77777777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1</w:t>
          </w:r>
        </w:p>
      </w:tc>
    </w:tr>
    <w:tr w:rsidR="00A71104" w:rsidRPr="00375C15" w14:paraId="056BA8C1" w14:textId="77777777" w:rsidTr="00A71104">
      <w:trPr>
        <w:trHeight w:val="422"/>
      </w:trPr>
      <w:tc>
        <w:tcPr>
          <w:tcW w:w="21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B7C87" w14:textId="77777777" w:rsidR="00A71104" w:rsidRPr="00375C15" w:rsidRDefault="00A71104" w:rsidP="00A71104">
          <w:pPr>
            <w:jc w:val="center"/>
            <w:rPr>
              <w:rFonts w:ascii="Calibri" w:hAnsi="Calibri" w:cs="Calibri"/>
              <w:color w:val="000000"/>
              <w:lang w:eastAsia="es-CO"/>
            </w:rPr>
          </w:pPr>
        </w:p>
      </w:tc>
      <w:tc>
        <w:tcPr>
          <w:tcW w:w="44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952A06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</w:p>
      </w:tc>
      <w:tc>
        <w:tcPr>
          <w:tcW w:w="103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79FFFF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Código:</w:t>
          </w:r>
        </w:p>
      </w:tc>
      <w:tc>
        <w:tcPr>
          <w:tcW w:w="130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25EAEFC" w14:textId="30B6CBA7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DT-FO-</w:t>
          </w:r>
          <w:proofErr w:type="spellStart"/>
          <w:r>
            <w:rPr>
              <w:rFonts w:ascii="Arial" w:hAnsi="Arial" w:cs="Arial"/>
              <w:sz w:val="20"/>
              <w:szCs w:val="20"/>
              <w:lang w:eastAsia="es-CO"/>
            </w:rPr>
            <w:t>xx</w:t>
          </w:r>
          <w:proofErr w:type="spellEnd"/>
        </w:p>
      </w:tc>
    </w:tr>
  </w:tbl>
  <w:p w14:paraId="36E6CBE7" w14:textId="77777777" w:rsidR="00DD4DFA" w:rsidRDefault="00DD4D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07233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22414"/>
    <w:multiLevelType w:val="hybridMultilevel"/>
    <w:tmpl w:val="5C023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033A6"/>
    <w:multiLevelType w:val="multilevel"/>
    <w:tmpl w:val="F80ED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5E64AA"/>
    <w:multiLevelType w:val="hybridMultilevel"/>
    <w:tmpl w:val="75A01A68"/>
    <w:lvl w:ilvl="0" w:tplc="45F42E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A2CEE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42EBA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645CC"/>
    <w:multiLevelType w:val="hybridMultilevel"/>
    <w:tmpl w:val="B150EF6A"/>
    <w:lvl w:ilvl="0" w:tplc="6E3A2D5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74E10AD"/>
    <w:multiLevelType w:val="hybridMultilevel"/>
    <w:tmpl w:val="C71407D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FF1046"/>
    <w:multiLevelType w:val="multilevel"/>
    <w:tmpl w:val="128A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C03A51"/>
    <w:multiLevelType w:val="hybridMultilevel"/>
    <w:tmpl w:val="E4C2988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B991531"/>
    <w:multiLevelType w:val="hybridMultilevel"/>
    <w:tmpl w:val="642097D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D706D"/>
    <w:multiLevelType w:val="hybridMultilevel"/>
    <w:tmpl w:val="DA92C3D0"/>
    <w:lvl w:ilvl="0" w:tplc="9E6C012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736EF"/>
    <w:multiLevelType w:val="hybridMultilevel"/>
    <w:tmpl w:val="409E694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980E18"/>
    <w:multiLevelType w:val="hybridMultilevel"/>
    <w:tmpl w:val="9F3AFD0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55C8A"/>
    <w:multiLevelType w:val="hybridMultilevel"/>
    <w:tmpl w:val="9552011C"/>
    <w:lvl w:ilvl="0" w:tplc="6E3A2D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D91487D"/>
    <w:multiLevelType w:val="multilevel"/>
    <w:tmpl w:val="A3F44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5995BDD"/>
    <w:multiLevelType w:val="hybridMultilevel"/>
    <w:tmpl w:val="4A2E5930"/>
    <w:lvl w:ilvl="0" w:tplc="ADCE61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F530EB"/>
    <w:multiLevelType w:val="hybridMultilevel"/>
    <w:tmpl w:val="F49A83D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F564B"/>
    <w:multiLevelType w:val="hybridMultilevel"/>
    <w:tmpl w:val="612C439C"/>
    <w:lvl w:ilvl="0" w:tplc="6E3A2D5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B9157F7"/>
    <w:multiLevelType w:val="hybridMultilevel"/>
    <w:tmpl w:val="4BF69842"/>
    <w:lvl w:ilvl="0" w:tplc="06727C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46E9E"/>
    <w:multiLevelType w:val="multilevel"/>
    <w:tmpl w:val="7CE009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B15665"/>
    <w:multiLevelType w:val="singleLevel"/>
    <w:tmpl w:val="590C8D90"/>
    <w:lvl w:ilvl="0">
      <w:start w:val="1"/>
      <w:numFmt w:val="bullet"/>
      <w:pStyle w:val="Lista-pape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E0AEA"/>
    <w:multiLevelType w:val="hybridMultilevel"/>
    <w:tmpl w:val="3B824C70"/>
    <w:lvl w:ilvl="0" w:tplc="ADCE613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E772A"/>
    <w:multiLevelType w:val="hybridMultilevel"/>
    <w:tmpl w:val="B27255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4" w15:restartNumberingAfterBreak="0">
    <w:nsid w:val="7BDD14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CC7B07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70204">
    <w:abstractNumId w:val="0"/>
  </w:num>
  <w:num w:numId="2" w16cid:durableId="1670326037">
    <w:abstractNumId w:val="2"/>
  </w:num>
  <w:num w:numId="3" w16cid:durableId="388917026">
    <w:abstractNumId w:val="21"/>
  </w:num>
  <w:num w:numId="4" w16cid:durableId="1312756028">
    <w:abstractNumId w:val="17"/>
  </w:num>
  <w:num w:numId="5" w16cid:durableId="1892107973">
    <w:abstractNumId w:val="13"/>
  </w:num>
  <w:num w:numId="6" w16cid:durableId="1168986299">
    <w:abstractNumId w:val="10"/>
  </w:num>
  <w:num w:numId="7" w16cid:durableId="1592010300">
    <w:abstractNumId w:val="12"/>
  </w:num>
  <w:num w:numId="8" w16cid:durableId="118844915">
    <w:abstractNumId w:val="7"/>
  </w:num>
  <w:num w:numId="9" w16cid:durableId="1575512658">
    <w:abstractNumId w:val="22"/>
  </w:num>
  <w:num w:numId="10" w16cid:durableId="603995476">
    <w:abstractNumId w:val="16"/>
  </w:num>
  <w:num w:numId="11" w16cid:durableId="296574944">
    <w:abstractNumId w:val="15"/>
  </w:num>
  <w:num w:numId="12" w16cid:durableId="1736733187">
    <w:abstractNumId w:val="3"/>
  </w:num>
  <w:num w:numId="13" w16cid:durableId="705375970">
    <w:abstractNumId w:val="19"/>
  </w:num>
  <w:num w:numId="14" w16cid:durableId="1226138980">
    <w:abstractNumId w:val="2"/>
  </w:num>
  <w:num w:numId="15" w16cid:durableId="1957056246">
    <w:abstractNumId w:val="2"/>
  </w:num>
  <w:num w:numId="16" w16cid:durableId="1728147848">
    <w:abstractNumId w:val="2"/>
  </w:num>
  <w:num w:numId="17" w16cid:durableId="1180972226">
    <w:abstractNumId w:val="2"/>
  </w:num>
  <w:num w:numId="18" w16cid:durableId="892890337">
    <w:abstractNumId w:val="2"/>
  </w:num>
  <w:num w:numId="19" w16cid:durableId="1256667300">
    <w:abstractNumId w:val="2"/>
  </w:num>
  <w:num w:numId="20" w16cid:durableId="794298625">
    <w:abstractNumId w:val="2"/>
  </w:num>
  <w:num w:numId="21" w16cid:durableId="271523635">
    <w:abstractNumId w:val="2"/>
  </w:num>
  <w:num w:numId="22" w16cid:durableId="317151127">
    <w:abstractNumId w:val="2"/>
  </w:num>
  <w:num w:numId="23" w16cid:durableId="2021471327">
    <w:abstractNumId w:val="2"/>
  </w:num>
  <w:num w:numId="24" w16cid:durableId="1617591524">
    <w:abstractNumId w:val="2"/>
  </w:num>
  <w:num w:numId="25" w16cid:durableId="296645769">
    <w:abstractNumId w:val="2"/>
  </w:num>
  <w:num w:numId="26" w16cid:durableId="1860314042">
    <w:abstractNumId w:val="2"/>
  </w:num>
  <w:num w:numId="27" w16cid:durableId="1356619242">
    <w:abstractNumId w:val="2"/>
  </w:num>
  <w:num w:numId="28" w16cid:durableId="573512091">
    <w:abstractNumId w:val="2"/>
  </w:num>
  <w:num w:numId="29" w16cid:durableId="2118060191">
    <w:abstractNumId w:val="20"/>
  </w:num>
  <w:num w:numId="30" w16cid:durableId="1849250918">
    <w:abstractNumId w:val="11"/>
  </w:num>
  <w:num w:numId="31" w16cid:durableId="3550360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9802387">
    <w:abstractNumId w:val="2"/>
  </w:num>
  <w:num w:numId="33" w16cid:durableId="1373380910">
    <w:abstractNumId w:val="8"/>
  </w:num>
  <w:num w:numId="34" w16cid:durableId="714112870">
    <w:abstractNumId w:val="1"/>
  </w:num>
  <w:num w:numId="35" w16cid:durableId="1284772922">
    <w:abstractNumId w:val="24"/>
  </w:num>
  <w:num w:numId="36" w16cid:durableId="610354087">
    <w:abstractNumId w:val="4"/>
  </w:num>
  <w:num w:numId="37" w16cid:durableId="337923106">
    <w:abstractNumId w:val="25"/>
  </w:num>
  <w:num w:numId="38" w16cid:durableId="2066102392">
    <w:abstractNumId w:val="5"/>
  </w:num>
  <w:num w:numId="39" w16cid:durableId="1895967440">
    <w:abstractNumId w:val="9"/>
  </w:num>
  <w:num w:numId="40" w16cid:durableId="1562980809">
    <w:abstractNumId w:val="14"/>
  </w:num>
  <w:num w:numId="41" w16cid:durableId="560597047">
    <w:abstractNumId w:val="18"/>
  </w:num>
  <w:num w:numId="42" w16cid:durableId="1782719944">
    <w:abstractNumId w:val="6"/>
  </w:num>
  <w:num w:numId="43" w16cid:durableId="16528295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F39"/>
    <w:rsid w:val="000016F7"/>
    <w:rsid w:val="00002199"/>
    <w:rsid w:val="00002C24"/>
    <w:rsid w:val="00003C38"/>
    <w:rsid w:val="00003F80"/>
    <w:rsid w:val="00004850"/>
    <w:rsid w:val="00004E16"/>
    <w:rsid w:val="0000511B"/>
    <w:rsid w:val="00006883"/>
    <w:rsid w:val="00007539"/>
    <w:rsid w:val="000075DA"/>
    <w:rsid w:val="0001180F"/>
    <w:rsid w:val="00012D10"/>
    <w:rsid w:val="00013600"/>
    <w:rsid w:val="0001425C"/>
    <w:rsid w:val="000153CC"/>
    <w:rsid w:val="00016AD5"/>
    <w:rsid w:val="00016CA2"/>
    <w:rsid w:val="000176CE"/>
    <w:rsid w:val="000176EF"/>
    <w:rsid w:val="000204E7"/>
    <w:rsid w:val="00020E47"/>
    <w:rsid w:val="00021360"/>
    <w:rsid w:val="000225A4"/>
    <w:rsid w:val="00022C23"/>
    <w:rsid w:val="00022EDD"/>
    <w:rsid w:val="00023140"/>
    <w:rsid w:val="00024223"/>
    <w:rsid w:val="0002493A"/>
    <w:rsid w:val="00024B63"/>
    <w:rsid w:val="000254EB"/>
    <w:rsid w:val="0002603C"/>
    <w:rsid w:val="00026454"/>
    <w:rsid w:val="00027302"/>
    <w:rsid w:val="000278CD"/>
    <w:rsid w:val="00027992"/>
    <w:rsid w:val="00030537"/>
    <w:rsid w:val="00030AA9"/>
    <w:rsid w:val="00031039"/>
    <w:rsid w:val="000319D3"/>
    <w:rsid w:val="0003200D"/>
    <w:rsid w:val="000326A0"/>
    <w:rsid w:val="00032779"/>
    <w:rsid w:val="0003352F"/>
    <w:rsid w:val="00033B38"/>
    <w:rsid w:val="00033B63"/>
    <w:rsid w:val="0003415F"/>
    <w:rsid w:val="000356C8"/>
    <w:rsid w:val="0003748B"/>
    <w:rsid w:val="00040545"/>
    <w:rsid w:val="00040C6E"/>
    <w:rsid w:val="0004223B"/>
    <w:rsid w:val="0004284B"/>
    <w:rsid w:val="00044BC3"/>
    <w:rsid w:val="0004507F"/>
    <w:rsid w:val="000461A7"/>
    <w:rsid w:val="00046658"/>
    <w:rsid w:val="00046EE6"/>
    <w:rsid w:val="00046FCF"/>
    <w:rsid w:val="000479D4"/>
    <w:rsid w:val="00047D22"/>
    <w:rsid w:val="00050E8F"/>
    <w:rsid w:val="00051A46"/>
    <w:rsid w:val="000521ED"/>
    <w:rsid w:val="000521FA"/>
    <w:rsid w:val="00053709"/>
    <w:rsid w:val="00053874"/>
    <w:rsid w:val="00053E04"/>
    <w:rsid w:val="000562FC"/>
    <w:rsid w:val="00056867"/>
    <w:rsid w:val="000569D0"/>
    <w:rsid w:val="00056DD5"/>
    <w:rsid w:val="0005753D"/>
    <w:rsid w:val="000606E9"/>
    <w:rsid w:val="00060B92"/>
    <w:rsid w:val="00062DD7"/>
    <w:rsid w:val="000644E5"/>
    <w:rsid w:val="00064A94"/>
    <w:rsid w:val="00065232"/>
    <w:rsid w:val="00065F1E"/>
    <w:rsid w:val="0006606B"/>
    <w:rsid w:val="000662CC"/>
    <w:rsid w:val="00066A30"/>
    <w:rsid w:val="00066BCD"/>
    <w:rsid w:val="00066F0D"/>
    <w:rsid w:val="00067D25"/>
    <w:rsid w:val="00070EE3"/>
    <w:rsid w:val="00071D55"/>
    <w:rsid w:val="00072255"/>
    <w:rsid w:val="000726B0"/>
    <w:rsid w:val="0007434C"/>
    <w:rsid w:val="000748FE"/>
    <w:rsid w:val="00075175"/>
    <w:rsid w:val="0007523A"/>
    <w:rsid w:val="00075C71"/>
    <w:rsid w:val="00075E2D"/>
    <w:rsid w:val="00076C1E"/>
    <w:rsid w:val="000779B7"/>
    <w:rsid w:val="000807B5"/>
    <w:rsid w:val="00081B2A"/>
    <w:rsid w:val="00081DFD"/>
    <w:rsid w:val="00082372"/>
    <w:rsid w:val="00082AB7"/>
    <w:rsid w:val="00082ADC"/>
    <w:rsid w:val="00083F4D"/>
    <w:rsid w:val="00084518"/>
    <w:rsid w:val="00084A0C"/>
    <w:rsid w:val="00085A2C"/>
    <w:rsid w:val="00085CA6"/>
    <w:rsid w:val="00087505"/>
    <w:rsid w:val="00090C2D"/>
    <w:rsid w:val="0009190B"/>
    <w:rsid w:val="00091A8B"/>
    <w:rsid w:val="000920B3"/>
    <w:rsid w:val="00094D12"/>
    <w:rsid w:val="000975F5"/>
    <w:rsid w:val="000A082B"/>
    <w:rsid w:val="000A0EF4"/>
    <w:rsid w:val="000A2497"/>
    <w:rsid w:val="000A2D3D"/>
    <w:rsid w:val="000A31D7"/>
    <w:rsid w:val="000A3C7D"/>
    <w:rsid w:val="000A3D8F"/>
    <w:rsid w:val="000A3EF4"/>
    <w:rsid w:val="000A4FFD"/>
    <w:rsid w:val="000A509D"/>
    <w:rsid w:val="000A54A8"/>
    <w:rsid w:val="000A68F7"/>
    <w:rsid w:val="000A6A3A"/>
    <w:rsid w:val="000A72E8"/>
    <w:rsid w:val="000A7404"/>
    <w:rsid w:val="000A743F"/>
    <w:rsid w:val="000A7CB4"/>
    <w:rsid w:val="000B0603"/>
    <w:rsid w:val="000B1100"/>
    <w:rsid w:val="000B15AF"/>
    <w:rsid w:val="000B1A25"/>
    <w:rsid w:val="000B3507"/>
    <w:rsid w:val="000B45B0"/>
    <w:rsid w:val="000B56A0"/>
    <w:rsid w:val="000B607A"/>
    <w:rsid w:val="000C1C76"/>
    <w:rsid w:val="000C28F0"/>
    <w:rsid w:val="000C39D2"/>
    <w:rsid w:val="000C4BC8"/>
    <w:rsid w:val="000C519C"/>
    <w:rsid w:val="000C5B72"/>
    <w:rsid w:val="000C5D81"/>
    <w:rsid w:val="000C60A8"/>
    <w:rsid w:val="000D1A58"/>
    <w:rsid w:val="000D1B2E"/>
    <w:rsid w:val="000D2F96"/>
    <w:rsid w:val="000D41DA"/>
    <w:rsid w:val="000D66E7"/>
    <w:rsid w:val="000D6A17"/>
    <w:rsid w:val="000D7507"/>
    <w:rsid w:val="000D7991"/>
    <w:rsid w:val="000D7D53"/>
    <w:rsid w:val="000E11D0"/>
    <w:rsid w:val="000E1B1E"/>
    <w:rsid w:val="000E351D"/>
    <w:rsid w:val="000E5126"/>
    <w:rsid w:val="000E5249"/>
    <w:rsid w:val="000E52C0"/>
    <w:rsid w:val="000E5313"/>
    <w:rsid w:val="000E6531"/>
    <w:rsid w:val="000E6A49"/>
    <w:rsid w:val="000E6E36"/>
    <w:rsid w:val="000E732C"/>
    <w:rsid w:val="000E7A77"/>
    <w:rsid w:val="000E7D57"/>
    <w:rsid w:val="000F146D"/>
    <w:rsid w:val="000F1901"/>
    <w:rsid w:val="000F267D"/>
    <w:rsid w:val="000F38E2"/>
    <w:rsid w:val="000F3E8C"/>
    <w:rsid w:val="000F4F28"/>
    <w:rsid w:val="000F6E2B"/>
    <w:rsid w:val="000F7C40"/>
    <w:rsid w:val="000F7CA7"/>
    <w:rsid w:val="00100A29"/>
    <w:rsid w:val="001029DA"/>
    <w:rsid w:val="00102B80"/>
    <w:rsid w:val="00102D49"/>
    <w:rsid w:val="00102FEE"/>
    <w:rsid w:val="0010345C"/>
    <w:rsid w:val="00106006"/>
    <w:rsid w:val="001066E1"/>
    <w:rsid w:val="00106C5F"/>
    <w:rsid w:val="00107A9D"/>
    <w:rsid w:val="00107C4B"/>
    <w:rsid w:val="001101C9"/>
    <w:rsid w:val="001105D9"/>
    <w:rsid w:val="00110800"/>
    <w:rsid w:val="001115EC"/>
    <w:rsid w:val="001118AB"/>
    <w:rsid w:val="001121B9"/>
    <w:rsid w:val="00112C56"/>
    <w:rsid w:val="00112D22"/>
    <w:rsid w:val="00112DED"/>
    <w:rsid w:val="00112E83"/>
    <w:rsid w:val="00112ED7"/>
    <w:rsid w:val="00113083"/>
    <w:rsid w:val="0011402C"/>
    <w:rsid w:val="00114408"/>
    <w:rsid w:val="00115A9D"/>
    <w:rsid w:val="001167EB"/>
    <w:rsid w:val="001171EB"/>
    <w:rsid w:val="001201CB"/>
    <w:rsid w:val="00120B76"/>
    <w:rsid w:val="00120C5F"/>
    <w:rsid w:val="0012190F"/>
    <w:rsid w:val="00121ADF"/>
    <w:rsid w:val="00121B13"/>
    <w:rsid w:val="0012249B"/>
    <w:rsid w:val="00123005"/>
    <w:rsid w:val="00123FE7"/>
    <w:rsid w:val="0012552A"/>
    <w:rsid w:val="00125577"/>
    <w:rsid w:val="00125971"/>
    <w:rsid w:val="0012727B"/>
    <w:rsid w:val="0012737C"/>
    <w:rsid w:val="00127B06"/>
    <w:rsid w:val="00127EC7"/>
    <w:rsid w:val="001306BB"/>
    <w:rsid w:val="00130AAD"/>
    <w:rsid w:val="001311D4"/>
    <w:rsid w:val="001312A8"/>
    <w:rsid w:val="00132986"/>
    <w:rsid w:val="001329E6"/>
    <w:rsid w:val="00132E2A"/>
    <w:rsid w:val="00134C74"/>
    <w:rsid w:val="001373C0"/>
    <w:rsid w:val="00137C95"/>
    <w:rsid w:val="0014016D"/>
    <w:rsid w:val="00141391"/>
    <w:rsid w:val="00141EDF"/>
    <w:rsid w:val="00143E30"/>
    <w:rsid w:val="001445BE"/>
    <w:rsid w:val="001448C7"/>
    <w:rsid w:val="00144C94"/>
    <w:rsid w:val="00144DA8"/>
    <w:rsid w:val="001450F6"/>
    <w:rsid w:val="0014555F"/>
    <w:rsid w:val="00146CE3"/>
    <w:rsid w:val="00146E9B"/>
    <w:rsid w:val="001474D1"/>
    <w:rsid w:val="00147B4B"/>
    <w:rsid w:val="00150028"/>
    <w:rsid w:val="001511C3"/>
    <w:rsid w:val="00152324"/>
    <w:rsid w:val="0015297A"/>
    <w:rsid w:val="00153BAC"/>
    <w:rsid w:val="001543A0"/>
    <w:rsid w:val="001547AA"/>
    <w:rsid w:val="00155E23"/>
    <w:rsid w:val="00156294"/>
    <w:rsid w:val="001562DF"/>
    <w:rsid w:val="00156484"/>
    <w:rsid w:val="001573EE"/>
    <w:rsid w:val="00161B92"/>
    <w:rsid w:val="001659A9"/>
    <w:rsid w:val="0016603F"/>
    <w:rsid w:val="00166B44"/>
    <w:rsid w:val="001707B7"/>
    <w:rsid w:val="0017182E"/>
    <w:rsid w:val="00173C6D"/>
    <w:rsid w:val="0017426F"/>
    <w:rsid w:val="0017562F"/>
    <w:rsid w:val="001757B0"/>
    <w:rsid w:val="001764CD"/>
    <w:rsid w:val="001766BD"/>
    <w:rsid w:val="00176882"/>
    <w:rsid w:val="00176FAC"/>
    <w:rsid w:val="00177512"/>
    <w:rsid w:val="00180DC9"/>
    <w:rsid w:val="001812D4"/>
    <w:rsid w:val="00181E93"/>
    <w:rsid w:val="00182EFD"/>
    <w:rsid w:val="00184A81"/>
    <w:rsid w:val="00184CE1"/>
    <w:rsid w:val="00184E82"/>
    <w:rsid w:val="00185688"/>
    <w:rsid w:val="001865A3"/>
    <w:rsid w:val="00186B28"/>
    <w:rsid w:val="00187044"/>
    <w:rsid w:val="001903C3"/>
    <w:rsid w:val="00191476"/>
    <w:rsid w:val="0019277C"/>
    <w:rsid w:val="00192AFB"/>
    <w:rsid w:val="001931AD"/>
    <w:rsid w:val="001941D8"/>
    <w:rsid w:val="00194660"/>
    <w:rsid w:val="00194D2D"/>
    <w:rsid w:val="00195590"/>
    <w:rsid w:val="00195B90"/>
    <w:rsid w:val="00195C69"/>
    <w:rsid w:val="0019602D"/>
    <w:rsid w:val="00196871"/>
    <w:rsid w:val="001978EE"/>
    <w:rsid w:val="001A1EBC"/>
    <w:rsid w:val="001A23B2"/>
    <w:rsid w:val="001A3290"/>
    <w:rsid w:val="001A3DE7"/>
    <w:rsid w:val="001A3FA7"/>
    <w:rsid w:val="001A462E"/>
    <w:rsid w:val="001A4841"/>
    <w:rsid w:val="001A67ED"/>
    <w:rsid w:val="001A7E64"/>
    <w:rsid w:val="001A7EEC"/>
    <w:rsid w:val="001B02A1"/>
    <w:rsid w:val="001B04B2"/>
    <w:rsid w:val="001B1518"/>
    <w:rsid w:val="001B24F6"/>
    <w:rsid w:val="001B357A"/>
    <w:rsid w:val="001B451E"/>
    <w:rsid w:val="001B4BB9"/>
    <w:rsid w:val="001B4D23"/>
    <w:rsid w:val="001B56E6"/>
    <w:rsid w:val="001B5C10"/>
    <w:rsid w:val="001B633F"/>
    <w:rsid w:val="001B713D"/>
    <w:rsid w:val="001B7970"/>
    <w:rsid w:val="001C0172"/>
    <w:rsid w:val="001C0588"/>
    <w:rsid w:val="001C0D71"/>
    <w:rsid w:val="001C14D0"/>
    <w:rsid w:val="001C17F6"/>
    <w:rsid w:val="001C2231"/>
    <w:rsid w:val="001C28FC"/>
    <w:rsid w:val="001C31A2"/>
    <w:rsid w:val="001C6BCD"/>
    <w:rsid w:val="001C795C"/>
    <w:rsid w:val="001D0753"/>
    <w:rsid w:val="001D0920"/>
    <w:rsid w:val="001D13CF"/>
    <w:rsid w:val="001D1514"/>
    <w:rsid w:val="001D203B"/>
    <w:rsid w:val="001D34C2"/>
    <w:rsid w:val="001D38D4"/>
    <w:rsid w:val="001D4955"/>
    <w:rsid w:val="001D504C"/>
    <w:rsid w:val="001D6119"/>
    <w:rsid w:val="001D6A3B"/>
    <w:rsid w:val="001D6C69"/>
    <w:rsid w:val="001D71A3"/>
    <w:rsid w:val="001D7DDD"/>
    <w:rsid w:val="001E005E"/>
    <w:rsid w:val="001E01BC"/>
    <w:rsid w:val="001E066E"/>
    <w:rsid w:val="001E0E7B"/>
    <w:rsid w:val="001E26FE"/>
    <w:rsid w:val="001E2853"/>
    <w:rsid w:val="001E28CB"/>
    <w:rsid w:val="001E3FFE"/>
    <w:rsid w:val="001E5109"/>
    <w:rsid w:val="001E7576"/>
    <w:rsid w:val="001E7B67"/>
    <w:rsid w:val="001E7C77"/>
    <w:rsid w:val="001F0565"/>
    <w:rsid w:val="001F10E5"/>
    <w:rsid w:val="001F15A6"/>
    <w:rsid w:val="001F2007"/>
    <w:rsid w:val="001F20E8"/>
    <w:rsid w:val="001F22F9"/>
    <w:rsid w:val="001F28D8"/>
    <w:rsid w:val="001F2984"/>
    <w:rsid w:val="001F55FE"/>
    <w:rsid w:val="001F5BE8"/>
    <w:rsid w:val="001F5D98"/>
    <w:rsid w:val="001F6022"/>
    <w:rsid w:val="001F7A04"/>
    <w:rsid w:val="001F7F08"/>
    <w:rsid w:val="001F7F8C"/>
    <w:rsid w:val="00200226"/>
    <w:rsid w:val="002017FA"/>
    <w:rsid w:val="0020357F"/>
    <w:rsid w:val="002040F6"/>
    <w:rsid w:val="002057D6"/>
    <w:rsid w:val="002069D6"/>
    <w:rsid w:val="00210441"/>
    <w:rsid w:val="002104A2"/>
    <w:rsid w:val="002107F6"/>
    <w:rsid w:val="002108DD"/>
    <w:rsid w:val="00211D95"/>
    <w:rsid w:val="00211E6D"/>
    <w:rsid w:val="00212083"/>
    <w:rsid w:val="00212498"/>
    <w:rsid w:val="0021249B"/>
    <w:rsid w:val="002128FB"/>
    <w:rsid w:val="00212B75"/>
    <w:rsid w:val="002133E2"/>
    <w:rsid w:val="00213481"/>
    <w:rsid w:val="002134D0"/>
    <w:rsid w:val="00213D26"/>
    <w:rsid w:val="00213EDC"/>
    <w:rsid w:val="002141FA"/>
    <w:rsid w:val="0021552E"/>
    <w:rsid w:val="002159FA"/>
    <w:rsid w:val="00215DC2"/>
    <w:rsid w:val="00217752"/>
    <w:rsid w:val="00217AE3"/>
    <w:rsid w:val="0022007F"/>
    <w:rsid w:val="002204FE"/>
    <w:rsid w:val="00220E5A"/>
    <w:rsid w:val="0022166E"/>
    <w:rsid w:val="002218C3"/>
    <w:rsid w:val="00221C6F"/>
    <w:rsid w:val="00222230"/>
    <w:rsid w:val="0022289B"/>
    <w:rsid w:val="00222DEC"/>
    <w:rsid w:val="00223C23"/>
    <w:rsid w:val="002245DF"/>
    <w:rsid w:val="002255FF"/>
    <w:rsid w:val="00227977"/>
    <w:rsid w:val="002306CF"/>
    <w:rsid w:val="00230FDD"/>
    <w:rsid w:val="00231010"/>
    <w:rsid w:val="0023218C"/>
    <w:rsid w:val="00232356"/>
    <w:rsid w:val="002323B1"/>
    <w:rsid w:val="00232B00"/>
    <w:rsid w:val="00232FF7"/>
    <w:rsid w:val="00233360"/>
    <w:rsid w:val="00233870"/>
    <w:rsid w:val="002374F0"/>
    <w:rsid w:val="00241234"/>
    <w:rsid w:val="002432D4"/>
    <w:rsid w:val="00244621"/>
    <w:rsid w:val="002452B5"/>
    <w:rsid w:val="00245460"/>
    <w:rsid w:val="0024580D"/>
    <w:rsid w:val="00246295"/>
    <w:rsid w:val="00246540"/>
    <w:rsid w:val="00246715"/>
    <w:rsid w:val="00246C72"/>
    <w:rsid w:val="00246DA3"/>
    <w:rsid w:val="00251696"/>
    <w:rsid w:val="0025260F"/>
    <w:rsid w:val="00252882"/>
    <w:rsid w:val="00253032"/>
    <w:rsid w:val="00253B7E"/>
    <w:rsid w:val="00257C57"/>
    <w:rsid w:val="00260B98"/>
    <w:rsid w:val="0026281E"/>
    <w:rsid w:val="00263495"/>
    <w:rsid w:val="002637EC"/>
    <w:rsid w:val="002645A2"/>
    <w:rsid w:val="00264BD2"/>
    <w:rsid w:val="002651F1"/>
    <w:rsid w:val="00265B21"/>
    <w:rsid w:val="002665CB"/>
    <w:rsid w:val="00266661"/>
    <w:rsid w:val="00266CC5"/>
    <w:rsid w:val="00270B29"/>
    <w:rsid w:val="0027130C"/>
    <w:rsid w:val="00271E71"/>
    <w:rsid w:val="00272270"/>
    <w:rsid w:val="00272840"/>
    <w:rsid w:val="00273072"/>
    <w:rsid w:val="00273194"/>
    <w:rsid w:val="00273354"/>
    <w:rsid w:val="00273C36"/>
    <w:rsid w:val="00274213"/>
    <w:rsid w:val="002749B4"/>
    <w:rsid w:val="00274C68"/>
    <w:rsid w:val="00275569"/>
    <w:rsid w:val="0027598E"/>
    <w:rsid w:val="00275CC7"/>
    <w:rsid w:val="002764FA"/>
    <w:rsid w:val="002814B9"/>
    <w:rsid w:val="00281A61"/>
    <w:rsid w:val="00281DF4"/>
    <w:rsid w:val="002827DA"/>
    <w:rsid w:val="002841CE"/>
    <w:rsid w:val="002844CD"/>
    <w:rsid w:val="00284535"/>
    <w:rsid w:val="00284CA7"/>
    <w:rsid w:val="00284CCD"/>
    <w:rsid w:val="00284F98"/>
    <w:rsid w:val="00285A7A"/>
    <w:rsid w:val="00285AB4"/>
    <w:rsid w:val="00286495"/>
    <w:rsid w:val="002870BC"/>
    <w:rsid w:val="002871C2"/>
    <w:rsid w:val="00287C0A"/>
    <w:rsid w:val="00290536"/>
    <w:rsid w:val="00291447"/>
    <w:rsid w:val="00291A2A"/>
    <w:rsid w:val="00291AC7"/>
    <w:rsid w:val="002928E7"/>
    <w:rsid w:val="00293040"/>
    <w:rsid w:val="00293177"/>
    <w:rsid w:val="002931CA"/>
    <w:rsid w:val="00294D01"/>
    <w:rsid w:val="00294EB9"/>
    <w:rsid w:val="00295B4F"/>
    <w:rsid w:val="00295DA2"/>
    <w:rsid w:val="00296181"/>
    <w:rsid w:val="002969F0"/>
    <w:rsid w:val="002A0ECB"/>
    <w:rsid w:val="002A1A40"/>
    <w:rsid w:val="002A2609"/>
    <w:rsid w:val="002A31F0"/>
    <w:rsid w:val="002A3CDB"/>
    <w:rsid w:val="002A43B3"/>
    <w:rsid w:val="002A5AE9"/>
    <w:rsid w:val="002A5D68"/>
    <w:rsid w:val="002A609F"/>
    <w:rsid w:val="002A721A"/>
    <w:rsid w:val="002A76C3"/>
    <w:rsid w:val="002B0C42"/>
    <w:rsid w:val="002B1CBA"/>
    <w:rsid w:val="002B23B2"/>
    <w:rsid w:val="002B2C2C"/>
    <w:rsid w:val="002B31C8"/>
    <w:rsid w:val="002B3736"/>
    <w:rsid w:val="002B43EC"/>
    <w:rsid w:val="002B51C3"/>
    <w:rsid w:val="002B539B"/>
    <w:rsid w:val="002B5DE6"/>
    <w:rsid w:val="002B75E2"/>
    <w:rsid w:val="002C000A"/>
    <w:rsid w:val="002C0955"/>
    <w:rsid w:val="002C28CB"/>
    <w:rsid w:val="002C3F7A"/>
    <w:rsid w:val="002C438E"/>
    <w:rsid w:val="002C4B22"/>
    <w:rsid w:val="002C5496"/>
    <w:rsid w:val="002C5A9D"/>
    <w:rsid w:val="002C71B8"/>
    <w:rsid w:val="002C7C68"/>
    <w:rsid w:val="002C7E28"/>
    <w:rsid w:val="002D098F"/>
    <w:rsid w:val="002D2645"/>
    <w:rsid w:val="002D345E"/>
    <w:rsid w:val="002D4BB2"/>
    <w:rsid w:val="002D678C"/>
    <w:rsid w:val="002D6CFF"/>
    <w:rsid w:val="002D6DFC"/>
    <w:rsid w:val="002D7766"/>
    <w:rsid w:val="002D7B47"/>
    <w:rsid w:val="002E0164"/>
    <w:rsid w:val="002E044C"/>
    <w:rsid w:val="002E045D"/>
    <w:rsid w:val="002E395C"/>
    <w:rsid w:val="002E4504"/>
    <w:rsid w:val="002E488C"/>
    <w:rsid w:val="002E648F"/>
    <w:rsid w:val="002E64D7"/>
    <w:rsid w:val="002E6D7B"/>
    <w:rsid w:val="002E6EB7"/>
    <w:rsid w:val="002F0117"/>
    <w:rsid w:val="002F0B9C"/>
    <w:rsid w:val="002F0F0B"/>
    <w:rsid w:val="002F158D"/>
    <w:rsid w:val="002F4055"/>
    <w:rsid w:val="002F4483"/>
    <w:rsid w:val="002F4C18"/>
    <w:rsid w:val="002F6D7D"/>
    <w:rsid w:val="002F7039"/>
    <w:rsid w:val="002F7BF9"/>
    <w:rsid w:val="00301FFA"/>
    <w:rsid w:val="00302478"/>
    <w:rsid w:val="00302568"/>
    <w:rsid w:val="003029F2"/>
    <w:rsid w:val="00303FEC"/>
    <w:rsid w:val="00304AFD"/>
    <w:rsid w:val="003068A7"/>
    <w:rsid w:val="00306D4D"/>
    <w:rsid w:val="003128B8"/>
    <w:rsid w:val="00312915"/>
    <w:rsid w:val="003133BA"/>
    <w:rsid w:val="003139F0"/>
    <w:rsid w:val="003140D9"/>
    <w:rsid w:val="003143B0"/>
    <w:rsid w:val="0031568F"/>
    <w:rsid w:val="00317CBF"/>
    <w:rsid w:val="00317CE9"/>
    <w:rsid w:val="00317FEF"/>
    <w:rsid w:val="00323DCA"/>
    <w:rsid w:val="00324FC5"/>
    <w:rsid w:val="0032552F"/>
    <w:rsid w:val="00325E8C"/>
    <w:rsid w:val="003268C7"/>
    <w:rsid w:val="00327062"/>
    <w:rsid w:val="003272DB"/>
    <w:rsid w:val="0033069C"/>
    <w:rsid w:val="00330A61"/>
    <w:rsid w:val="00330B7E"/>
    <w:rsid w:val="003310E9"/>
    <w:rsid w:val="003323ED"/>
    <w:rsid w:val="0033275F"/>
    <w:rsid w:val="003338C9"/>
    <w:rsid w:val="00333BBC"/>
    <w:rsid w:val="00333C07"/>
    <w:rsid w:val="00333D1B"/>
    <w:rsid w:val="00335B84"/>
    <w:rsid w:val="003369A9"/>
    <w:rsid w:val="00337586"/>
    <w:rsid w:val="003406FA"/>
    <w:rsid w:val="003408F2"/>
    <w:rsid w:val="00340C00"/>
    <w:rsid w:val="00340FD5"/>
    <w:rsid w:val="00342743"/>
    <w:rsid w:val="00342F5A"/>
    <w:rsid w:val="00343666"/>
    <w:rsid w:val="00344347"/>
    <w:rsid w:val="00345253"/>
    <w:rsid w:val="00345C3D"/>
    <w:rsid w:val="0034613E"/>
    <w:rsid w:val="00346C77"/>
    <w:rsid w:val="00350543"/>
    <w:rsid w:val="00350D22"/>
    <w:rsid w:val="00351C21"/>
    <w:rsid w:val="00352897"/>
    <w:rsid w:val="00352BC8"/>
    <w:rsid w:val="0035339D"/>
    <w:rsid w:val="00353836"/>
    <w:rsid w:val="00353B66"/>
    <w:rsid w:val="0035546F"/>
    <w:rsid w:val="00355B54"/>
    <w:rsid w:val="00356F94"/>
    <w:rsid w:val="00360468"/>
    <w:rsid w:val="0036152D"/>
    <w:rsid w:val="00361DD3"/>
    <w:rsid w:val="00362673"/>
    <w:rsid w:val="00362B18"/>
    <w:rsid w:val="00362C85"/>
    <w:rsid w:val="00362E00"/>
    <w:rsid w:val="003633A7"/>
    <w:rsid w:val="00365567"/>
    <w:rsid w:val="00365B31"/>
    <w:rsid w:val="0036648A"/>
    <w:rsid w:val="0036666C"/>
    <w:rsid w:val="0036739B"/>
    <w:rsid w:val="0037128A"/>
    <w:rsid w:val="00371A4F"/>
    <w:rsid w:val="0037398B"/>
    <w:rsid w:val="0037401D"/>
    <w:rsid w:val="0037435C"/>
    <w:rsid w:val="003749C6"/>
    <w:rsid w:val="00374EB2"/>
    <w:rsid w:val="003754A2"/>
    <w:rsid w:val="003754EE"/>
    <w:rsid w:val="003755F2"/>
    <w:rsid w:val="00375865"/>
    <w:rsid w:val="00377986"/>
    <w:rsid w:val="00377D75"/>
    <w:rsid w:val="00377FC6"/>
    <w:rsid w:val="003809D4"/>
    <w:rsid w:val="0038218D"/>
    <w:rsid w:val="003823A8"/>
    <w:rsid w:val="003832A4"/>
    <w:rsid w:val="00383D79"/>
    <w:rsid w:val="00384152"/>
    <w:rsid w:val="00384334"/>
    <w:rsid w:val="00384A66"/>
    <w:rsid w:val="003854E5"/>
    <w:rsid w:val="00386097"/>
    <w:rsid w:val="00386558"/>
    <w:rsid w:val="0038768C"/>
    <w:rsid w:val="00387B7E"/>
    <w:rsid w:val="00387C7D"/>
    <w:rsid w:val="00390FBD"/>
    <w:rsid w:val="00391246"/>
    <w:rsid w:val="003918AA"/>
    <w:rsid w:val="00391DC6"/>
    <w:rsid w:val="0039250E"/>
    <w:rsid w:val="00392749"/>
    <w:rsid w:val="003937C1"/>
    <w:rsid w:val="003950F0"/>
    <w:rsid w:val="003953E0"/>
    <w:rsid w:val="00395CE3"/>
    <w:rsid w:val="00396442"/>
    <w:rsid w:val="003A02E9"/>
    <w:rsid w:val="003A15F7"/>
    <w:rsid w:val="003A1DDC"/>
    <w:rsid w:val="003A3A31"/>
    <w:rsid w:val="003A4243"/>
    <w:rsid w:val="003A4CE6"/>
    <w:rsid w:val="003A4FE9"/>
    <w:rsid w:val="003A58B6"/>
    <w:rsid w:val="003A63AB"/>
    <w:rsid w:val="003A6C50"/>
    <w:rsid w:val="003A7D14"/>
    <w:rsid w:val="003B18BC"/>
    <w:rsid w:val="003B1994"/>
    <w:rsid w:val="003B1E20"/>
    <w:rsid w:val="003B2EA4"/>
    <w:rsid w:val="003B4796"/>
    <w:rsid w:val="003B6625"/>
    <w:rsid w:val="003B7053"/>
    <w:rsid w:val="003B7179"/>
    <w:rsid w:val="003B7188"/>
    <w:rsid w:val="003B71AC"/>
    <w:rsid w:val="003C0889"/>
    <w:rsid w:val="003C1108"/>
    <w:rsid w:val="003C15A9"/>
    <w:rsid w:val="003C183B"/>
    <w:rsid w:val="003C1D1A"/>
    <w:rsid w:val="003C2443"/>
    <w:rsid w:val="003C246D"/>
    <w:rsid w:val="003C283F"/>
    <w:rsid w:val="003C3D97"/>
    <w:rsid w:val="003C4F00"/>
    <w:rsid w:val="003C5F75"/>
    <w:rsid w:val="003C7FB5"/>
    <w:rsid w:val="003D274A"/>
    <w:rsid w:val="003D43E2"/>
    <w:rsid w:val="003D4C45"/>
    <w:rsid w:val="003D5782"/>
    <w:rsid w:val="003D5B97"/>
    <w:rsid w:val="003D5D1F"/>
    <w:rsid w:val="003D6C4B"/>
    <w:rsid w:val="003D72BB"/>
    <w:rsid w:val="003D789D"/>
    <w:rsid w:val="003D7EFE"/>
    <w:rsid w:val="003E2A13"/>
    <w:rsid w:val="003E2CA8"/>
    <w:rsid w:val="003E4399"/>
    <w:rsid w:val="003E486E"/>
    <w:rsid w:val="003E526F"/>
    <w:rsid w:val="003E5A33"/>
    <w:rsid w:val="003E6B5B"/>
    <w:rsid w:val="003E71F0"/>
    <w:rsid w:val="003E720D"/>
    <w:rsid w:val="003E7A59"/>
    <w:rsid w:val="003E7DCB"/>
    <w:rsid w:val="003F051D"/>
    <w:rsid w:val="003F0D16"/>
    <w:rsid w:val="003F1F13"/>
    <w:rsid w:val="003F2205"/>
    <w:rsid w:val="003F2C94"/>
    <w:rsid w:val="003F2E80"/>
    <w:rsid w:val="003F31FF"/>
    <w:rsid w:val="003F320F"/>
    <w:rsid w:val="003F4641"/>
    <w:rsid w:val="003F54B5"/>
    <w:rsid w:val="003F5D8A"/>
    <w:rsid w:val="003F5E1B"/>
    <w:rsid w:val="003F5FC8"/>
    <w:rsid w:val="003F687D"/>
    <w:rsid w:val="003F6FD0"/>
    <w:rsid w:val="003F7278"/>
    <w:rsid w:val="003F730E"/>
    <w:rsid w:val="0040132B"/>
    <w:rsid w:val="00401473"/>
    <w:rsid w:val="0040171B"/>
    <w:rsid w:val="00403831"/>
    <w:rsid w:val="004042BC"/>
    <w:rsid w:val="004048B2"/>
    <w:rsid w:val="00404DB3"/>
    <w:rsid w:val="0041056D"/>
    <w:rsid w:val="00410CB6"/>
    <w:rsid w:val="004110E5"/>
    <w:rsid w:val="0041215D"/>
    <w:rsid w:val="0041228D"/>
    <w:rsid w:val="00412E21"/>
    <w:rsid w:val="0041631E"/>
    <w:rsid w:val="00416ACC"/>
    <w:rsid w:val="00416E53"/>
    <w:rsid w:val="0041730E"/>
    <w:rsid w:val="00417EFC"/>
    <w:rsid w:val="00420880"/>
    <w:rsid w:val="00420887"/>
    <w:rsid w:val="00421C4C"/>
    <w:rsid w:val="00422546"/>
    <w:rsid w:val="00422B01"/>
    <w:rsid w:val="00423824"/>
    <w:rsid w:val="00423FC9"/>
    <w:rsid w:val="004247C2"/>
    <w:rsid w:val="00424ACF"/>
    <w:rsid w:val="004260BB"/>
    <w:rsid w:val="0042613B"/>
    <w:rsid w:val="00426653"/>
    <w:rsid w:val="00430302"/>
    <w:rsid w:val="0043083D"/>
    <w:rsid w:val="00430AD5"/>
    <w:rsid w:val="0043129A"/>
    <w:rsid w:val="004326A6"/>
    <w:rsid w:val="00432745"/>
    <w:rsid w:val="00432F08"/>
    <w:rsid w:val="00433207"/>
    <w:rsid w:val="0043324B"/>
    <w:rsid w:val="00436109"/>
    <w:rsid w:val="00437944"/>
    <w:rsid w:val="00437B6A"/>
    <w:rsid w:val="00440149"/>
    <w:rsid w:val="00441279"/>
    <w:rsid w:val="00441369"/>
    <w:rsid w:val="00441830"/>
    <w:rsid w:val="00441B36"/>
    <w:rsid w:val="00441EAF"/>
    <w:rsid w:val="00442C22"/>
    <w:rsid w:val="00443A4D"/>
    <w:rsid w:val="00443EEE"/>
    <w:rsid w:val="00444560"/>
    <w:rsid w:val="004451B4"/>
    <w:rsid w:val="0044531F"/>
    <w:rsid w:val="00445E7E"/>
    <w:rsid w:val="004462E6"/>
    <w:rsid w:val="00446FF4"/>
    <w:rsid w:val="00447E3A"/>
    <w:rsid w:val="00450876"/>
    <w:rsid w:val="00450AD0"/>
    <w:rsid w:val="00452B0B"/>
    <w:rsid w:val="00452F53"/>
    <w:rsid w:val="0045356E"/>
    <w:rsid w:val="0045393F"/>
    <w:rsid w:val="00455ECA"/>
    <w:rsid w:val="0045626E"/>
    <w:rsid w:val="00456F1B"/>
    <w:rsid w:val="0045785E"/>
    <w:rsid w:val="00457B7C"/>
    <w:rsid w:val="00457DDD"/>
    <w:rsid w:val="00460716"/>
    <w:rsid w:val="004609FD"/>
    <w:rsid w:val="00460F7A"/>
    <w:rsid w:val="00461648"/>
    <w:rsid w:val="00461BBB"/>
    <w:rsid w:val="00461DC1"/>
    <w:rsid w:val="00461F6E"/>
    <w:rsid w:val="00463832"/>
    <w:rsid w:val="00463E36"/>
    <w:rsid w:val="00464D2D"/>
    <w:rsid w:val="004668F4"/>
    <w:rsid w:val="004677D7"/>
    <w:rsid w:val="00470706"/>
    <w:rsid w:val="004708D0"/>
    <w:rsid w:val="00472BA3"/>
    <w:rsid w:val="00472D19"/>
    <w:rsid w:val="004738DE"/>
    <w:rsid w:val="004740D4"/>
    <w:rsid w:val="0047450B"/>
    <w:rsid w:val="00475575"/>
    <w:rsid w:val="004757C5"/>
    <w:rsid w:val="0047629C"/>
    <w:rsid w:val="004764C7"/>
    <w:rsid w:val="00480A8D"/>
    <w:rsid w:val="004819A8"/>
    <w:rsid w:val="00484D9E"/>
    <w:rsid w:val="00486851"/>
    <w:rsid w:val="00490B6B"/>
    <w:rsid w:val="00491DA7"/>
    <w:rsid w:val="00492088"/>
    <w:rsid w:val="00492909"/>
    <w:rsid w:val="0049311C"/>
    <w:rsid w:val="00493FDB"/>
    <w:rsid w:val="0049412B"/>
    <w:rsid w:val="00494414"/>
    <w:rsid w:val="004951C9"/>
    <w:rsid w:val="00495695"/>
    <w:rsid w:val="00496D3E"/>
    <w:rsid w:val="00497531"/>
    <w:rsid w:val="00497AF2"/>
    <w:rsid w:val="00497C93"/>
    <w:rsid w:val="004A05C2"/>
    <w:rsid w:val="004A08E7"/>
    <w:rsid w:val="004A1C8D"/>
    <w:rsid w:val="004A2D48"/>
    <w:rsid w:val="004A3404"/>
    <w:rsid w:val="004A4061"/>
    <w:rsid w:val="004A5796"/>
    <w:rsid w:val="004A5B20"/>
    <w:rsid w:val="004A5CBB"/>
    <w:rsid w:val="004A6D7C"/>
    <w:rsid w:val="004A6D7D"/>
    <w:rsid w:val="004A7312"/>
    <w:rsid w:val="004A74AF"/>
    <w:rsid w:val="004A7840"/>
    <w:rsid w:val="004A7AE9"/>
    <w:rsid w:val="004B062F"/>
    <w:rsid w:val="004B1ADF"/>
    <w:rsid w:val="004B3835"/>
    <w:rsid w:val="004B3EF8"/>
    <w:rsid w:val="004B4359"/>
    <w:rsid w:val="004B507D"/>
    <w:rsid w:val="004B5869"/>
    <w:rsid w:val="004B5D57"/>
    <w:rsid w:val="004B612B"/>
    <w:rsid w:val="004B6282"/>
    <w:rsid w:val="004B65EA"/>
    <w:rsid w:val="004B761F"/>
    <w:rsid w:val="004B7CB3"/>
    <w:rsid w:val="004C126C"/>
    <w:rsid w:val="004C1462"/>
    <w:rsid w:val="004C1B30"/>
    <w:rsid w:val="004C20B7"/>
    <w:rsid w:val="004C233B"/>
    <w:rsid w:val="004C2CE0"/>
    <w:rsid w:val="004C2DAF"/>
    <w:rsid w:val="004C3228"/>
    <w:rsid w:val="004C36C6"/>
    <w:rsid w:val="004C3B7E"/>
    <w:rsid w:val="004C3D3F"/>
    <w:rsid w:val="004C3E34"/>
    <w:rsid w:val="004C500C"/>
    <w:rsid w:val="004C54F1"/>
    <w:rsid w:val="004C5A3F"/>
    <w:rsid w:val="004C650B"/>
    <w:rsid w:val="004D0A66"/>
    <w:rsid w:val="004D0ECD"/>
    <w:rsid w:val="004D1003"/>
    <w:rsid w:val="004D12A2"/>
    <w:rsid w:val="004D225E"/>
    <w:rsid w:val="004D258F"/>
    <w:rsid w:val="004D284E"/>
    <w:rsid w:val="004D2AD2"/>
    <w:rsid w:val="004D3181"/>
    <w:rsid w:val="004D466C"/>
    <w:rsid w:val="004D5397"/>
    <w:rsid w:val="004D5A41"/>
    <w:rsid w:val="004D5C2A"/>
    <w:rsid w:val="004D5D20"/>
    <w:rsid w:val="004D6234"/>
    <w:rsid w:val="004D76CF"/>
    <w:rsid w:val="004D7B33"/>
    <w:rsid w:val="004D7D4E"/>
    <w:rsid w:val="004D7E25"/>
    <w:rsid w:val="004E0269"/>
    <w:rsid w:val="004E37A1"/>
    <w:rsid w:val="004E389A"/>
    <w:rsid w:val="004E4037"/>
    <w:rsid w:val="004E4A54"/>
    <w:rsid w:val="004E6861"/>
    <w:rsid w:val="004E6A4E"/>
    <w:rsid w:val="004E7C6D"/>
    <w:rsid w:val="004E7E03"/>
    <w:rsid w:val="004F03E2"/>
    <w:rsid w:val="004F0502"/>
    <w:rsid w:val="004F1401"/>
    <w:rsid w:val="004F146E"/>
    <w:rsid w:val="004F2B84"/>
    <w:rsid w:val="004F3194"/>
    <w:rsid w:val="004F3704"/>
    <w:rsid w:val="004F3707"/>
    <w:rsid w:val="004F3C9E"/>
    <w:rsid w:val="004F3DFB"/>
    <w:rsid w:val="004F5CD8"/>
    <w:rsid w:val="004F5F3F"/>
    <w:rsid w:val="004F64A3"/>
    <w:rsid w:val="004F76C1"/>
    <w:rsid w:val="004F785B"/>
    <w:rsid w:val="005006A1"/>
    <w:rsid w:val="00500A0E"/>
    <w:rsid w:val="00500C8F"/>
    <w:rsid w:val="00501219"/>
    <w:rsid w:val="00501525"/>
    <w:rsid w:val="00504069"/>
    <w:rsid w:val="005047F9"/>
    <w:rsid w:val="00504D4C"/>
    <w:rsid w:val="00505950"/>
    <w:rsid w:val="00505A96"/>
    <w:rsid w:val="005062EF"/>
    <w:rsid w:val="0050634B"/>
    <w:rsid w:val="005067C0"/>
    <w:rsid w:val="00506962"/>
    <w:rsid w:val="005077D7"/>
    <w:rsid w:val="005079FA"/>
    <w:rsid w:val="0051148E"/>
    <w:rsid w:val="00511547"/>
    <w:rsid w:val="00511D35"/>
    <w:rsid w:val="00512258"/>
    <w:rsid w:val="0051272B"/>
    <w:rsid w:val="0051281F"/>
    <w:rsid w:val="0051366B"/>
    <w:rsid w:val="00513A4E"/>
    <w:rsid w:val="00514479"/>
    <w:rsid w:val="005153BA"/>
    <w:rsid w:val="005163BE"/>
    <w:rsid w:val="005167F2"/>
    <w:rsid w:val="00517D3D"/>
    <w:rsid w:val="00517FFC"/>
    <w:rsid w:val="005200B6"/>
    <w:rsid w:val="00520D16"/>
    <w:rsid w:val="00520FC7"/>
    <w:rsid w:val="00521C21"/>
    <w:rsid w:val="00522AAE"/>
    <w:rsid w:val="0052347C"/>
    <w:rsid w:val="005246FF"/>
    <w:rsid w:val="005259CB"/>
    <w:rsid w:val="00526567"/>
    <w:rsid w:val="0052669E"/>
    <w:rsid w:val="005268C0"/>
    <w:rsid w:val="0052796C"/>
    <w:rsid w:val="00530608"/>
    <w:rsid w:val="0053184A"/>
    <w:rsid w:val="005319A1"/>
    <w:rsid w:val="00532957"/>
    <w:rsid w:val="00533398"/>
    <w:rsid w:val="00533AAC"/>
    <w:rsid w:val="00533C50"/>
    <w:rsid w:val="00533EDC"/>
    <w:rsid w:val="00534762"/>
    <w:rsid w:val="00534A98"/>
    <w:rsid w:val="00535905"/>
    <w:rsid w:val="00535961"/>
    <w:rsid w:val="005359BF"/>
    <w:rsid w:val="00535B34"/>
    <w:rsid w:val="00535B4F"/>
    <w:rsid w:val="00536D69"/>
    <w:rsid w:val="00540B83"/>
    <w:rsid w:val="00541DE1"/>
    <w:rsid w:val="00542523"/>
    <w:rsid w:val="00542935"/>
    <w:rsid w:val="0054331B"/>
    <w:rsid w:val="00543B55"/>
    <w:rsid w:val="005457C9"/>
    <w:rsid w:val="0054662F"/>
    <w:rsid w:val="00546664"/>
    <w:rsid w:val="00546D85"/>
    <w:rsid w:val="00546FCA"/>
    <w:rsid w:val="00547135"/>
    <w:rsid w:val="00551C05"/>
    <w:rsid w:val="005523F7"/>
    <w:rsid w:val="00553F60"/>
    <w:rsid w:val="00554518"/>
    <w:rsid w:val="005546C4"/>
    <w:rsid w:val="00554985"/>
    <w:rsid w:val="00555323"/>
    <w:rsid w:val="005569B1"/>
    <w:rsid w:val="00557A39"/>
    <w:rsid w:val="00560E9F"/>
    <w:rsid w:val="00561AD9"/>
    <w:rsid w:val="00561D6E"/>
    <w:rsid w:val="00561F1D"/>
    <w:rsid w:val="0056255A"/>
    <w:rsid w:val="00562D1F"/>
    <w:rsid w:val="005631B4"/>
    <w:rsid w:val="00564705"/>
    <w:rsid w:val="00566F10"/>
    <w:rsid w:val="005670A3"/>
    <w:rsid w:val="00570A89"/>
    <w:rsid w:val="0057169E"/>
    <w:rsid w:val="0057189D"/>
    <w:rsid w:val="00571F31"/>
    <w:rsid w:val="005728F8"/>
    <w:rsid w:val="00572919"/>
    <w:rsid w:val="00572A69"/>
    <w:rsid w:val="005738B5"/>
    <w:rsid w:val="005746D9"/>
    <w:rsid w:val="0057659D"/>
    <w:rsid w:val="00576F40"/>
    <w:rsid w:val="005779A5"/>
    <w:rsid w:val="00580528"/>
    <w:rsid w:val="0058084B"/>
    <w:rsid w:val="00580F93"/>
    <w:rsid w:val="005810CA"/>
    <w:rsid w:val="00582018"/>
    <w:rsid w:val="00582257"/>
    <w:rsid w:val="00582B1A"/>
    <w:rsid w:val="005831B1"/>
    <w:rsid w:val="00583732"/>
    <w:rsid w:val="005841C5"/>
    <w:rsid w:val="005847D3"/>
    <w:rsid w:val="00585072"/>
    <w:rsid w:val="005852B4"/>
    <w:rsid w:val="005853C3"/>
    <w:rsid w:val="00585C54"/>
    <w:rsid w:val="00586440"/>
    <w:rsid w:val="005866F1"/>
    <w:rsid w:val="00586C1F"/>
    <w:rsid w:val="00586D56"/>
    <w:rsid w:val="00590439"/>
    <w:rsid w:val="00591BDB"/>
    <w:rsid w:val="0059208E"/>
    <w:rsid w:val="00592E2E"/>
    <w:rsid w:val="00593EA2"/>
    <w:rsid w:val="00593F58"/>
    <w:rsid w:val="00593F5E"/>
    <w:rsid w:val="00594E46"/>
    <w:rsid w:val="00595C52"/>
    <w:rsid w:val="00596D43"/>
    <w:rsid w:val="0059780E"/>
    <w:rsid w:val="005A00F4"/>
    <w:rsid w:val="005A09C5"/>
    <w:rsid w:val="005A1D7B"/>
    <w:rsid w:val="005A1E77"/>
    <w:rsid w:val="005A5A26"/>
    <w:rsid w:val="005A5E75"/>
    <w:rsid w:val="005A6E37"/>
    <w:rsid w:val="005A7109"/>
    <w:rsid w:val="005B12DA"/>
    <w:rsid w:val="005B1B02"/>
    <w:rsid w:val="005B2CC1"/>
    <w:rsid w:val="005B2DC9"/>
    <w:rsid w:val="005B42FD"/>
    <w:rsid w:val="005B5656"/>
    <w:rsid w:val="005B5F33"/>
    <w:rsid w:val="005B731A"/>
    <w:rsid w:val="005B76C3"/>
    <w:rsid w:val="005C1384"/>
    <w:rsid w:val="005C1C8C"/>
    <w:rsid w:val="005C206F"/>
    <w:rsid w:val="005C341C"/>
    <w:rsid w:val="005C38C6"/>
    <w:rsid w:val="005C3C73"/>
    <w:rsid w:val="005C4297"/>
    <w:rsid w:val="005C5740"/>
    <w:rsid w:val="005C6634"/>
    <w:rsid w:val="005C6EE6"/>
    <w:rsid w:val="005C7121"/>
    <w:rsid w:val="005D01C6"/>
    <w:rsid w:val="005D0A81"/>
    <w:rsid w:val="005D1107"/>
    <w:rsid w:val="005D231C"/>
    <w:rsid w:val="005D3757"/>
    <w:rsid w:val="005D3A1F"/>
    <w:rsid w:val="005D48E1"/>
    <w:rsid w:val="005D4F66"/>
    <w:rsid w:val="005D6818"/>
    <w:rsid w:val="005D6DEC"/>
    <w:rsid w:val="005D7F93"/>
    <w:rsid w:val="005E0D1E"/>
    <w:rsid w:val="005E22AD"/>
    <w:rsid w:val="005E25D7"/>
    <w:rsid w:val="005E2DF7"/>
    <w:rsid w:val="005E31B6"/>
    <w:rsid w:val="005E331E"/>
    <w:rsid w:val="005E36B2"/>
    <w:rsid w:val="005E3EE3"/>
    <w:rsid w:val="005E448A"/>
    <w:rsid w:val="005E506B"/>
    <w:rsid w:val="005E528C"/>
    <w:rsid w:val="005F030B"/>
    <w:rsid w:val="005F0825"/>
    <w:rsid w:val="005F0B93"/>
    <w:rsid w:val="005F1DE0"/>
    <w:rsid w:val="005F1F89"/>
    <w:rsid w:val="005F3AB5"/>
    <w:rsid w:val="005F43D9"/>
    <w:rsid w:val="005F5EB2"/>
    <w:rsid w:val="005F780D"/>
    <w:rsid w:val="005F7DA0"/>
    <w:rsid w:val="006001F4"/>
    <w:rsid w:val="00600344"/>
    <w:rsid w:val="00600711"/>
    <w:rsid w:val="006008F7"/>
    <w:rsid w:val="00601292"/>
    <w:rsid w:val="006015A1"/>
    <w:rsid w:val="006018D5"/>
    <w:rsid w:val="006025C7"/>
    <w:rsid w:val="0060542B"/>
    <w:rsid w:val="0060695E"/>
    <w:rsid w:val="00606FDC"/>
    <w:rsid w:val="00607002"/>
    <w:rsid w:val="0060723B"/>
    <w:rsid w:val="006104ED"/>
    <w:rsid w:val="0061232F"/>
    <w:rsid w:val="00612A59"/>
    <w:rsid w:val="00612CFE"/>
    <w:rsid w:val="00613361"/>
    <w:rsid w:val="006137E8"/>
    <w:rsid w:val="006138C7"/>
    <w:rsid w:val="00613DF8"/>
    <w:rsid w:val="006147B9"/>
    <w:rsid w:val="00615A66"/>
    <w:rsid w:val="00617D11"/>
    <w:rsid w:val="006218C5"/>
    <w:rsid w:val="00622816"/>
    <w:rsid w:val="00623591"/>
    <w:rsid w:val="006237EF"/>
    <w:rsid w:val="00623B6A"/>
    <w:rsid w:val="00624164"/>
    <w:rsid w:val="00624A8D"/>
    <w:rsid w:val="00624AFA"/>
    <w:rsid w:val="00624FC4"/>
    <w:rsid w:val="006253EC"/>
    <w:rsid w:val="006259CE"/>
    <w:rsid w:val="00625E03"/>
    <w:rsid w:val="00626159"/>
    <w:rsid w:val="00626B30"/>
    <w:rsid w:val="006275F1"/>
    <w:rsid w:val="00627734"/>
    <w:rsid w:val="0062776A"/>
    <w:rsid w:val="00627D24"/>
    <w:rsid w:val="00630A0B"/>
    <w:rsid w:val="00630CF0"/>
    <w:rsid w:val="00630E32"/>
    <w:rsid w:val="0063354F"/>
    <w:rsid w:val="00633B60"/>
    <w:rsid w:val="006340ED"/>
    <w:rsid w:val="00635351"/>
    <w:rsid w:val="00635C09"/>
    <w:rsid w:val="00635C91"/>
    <w:rsid w:val="00640906"/>
    <w:rsid w:val="0064095E"/>
    <w:rsid w:val="00640A7D"/>
    <w:rsid w:val="00642214"/>
    <w:rsid w:val="006428CD"/>
    <w:rsid w:val="0064374E"/>
    <w:rsid w:val="0064542C"/>
    <w:rsid w:val="00646533"/>
    <w:rsid w:val="0064717C"/>
    <w:rsid w:val="00647721"/>
    <w:rsid w:val="00650332"/>
    <w:rsid w:val="00650D2F"/>
    <w:rsid w:val="0065177A"/>
    <w:rsid w:val="006519E0"/>
    <w:rsid w:val="006535CE"/>
    <w:rsid w:val="0065368D"/>
    <w:rsid w:val="00655204"/>
    <w:rsid w:val="00657330"/>
    <w:rsid w:val="00661CEC"/>
    <w:rsid w:val="00662337"/>
    <w:rsid w:val="006637C5"/>
    <w:rsid w:val="006644F6"/>
    <w:rsid w:val="00664EAB"/>
    <w:rsid w:val="00664ED7"/>
    <w:rsid w:val="006654A5"/>
    <w:rsid w:val="006658F9"/>
    <w:rsid w:val="00665A83"/>
    <w:rsid w:val="00667255"/>
    <w:rsid w:val="00667681"/>
    <w:rsid w:val="00671505"/>
    <w:rsid w:val="00671776"/>
    <w:rsid w:val="00671BAD"/>
    <w:rsid w:val="00672F2F"/>
    <w:rsid w:val="00675C78"/>
    <w:rsid w:val="00677044"/>
    <w:rsid w:val="006774C9"/>
    <w:rsid w:val="006803BA"/>
    <w:rsid w:val="00680B2D"/>
    <w:rsid w:val="0068109D"/>
    <w:rsid w:val="00681B70"/>
    <w:rsid w:val="00681BBA"/>
    <w:rsid w:val="00682F6A"/>
    <w:rsid w:val="00684583"/>
    <w:rsid w:val="00686825"/>
    <w:rsid w:val="00686D60"/>
    <w:rsid w:val="006917A7"/>
    <w:rsid w:val="00692C0B"/>
    <w:rsid w:val="00693F43"/>
    <w:rsid w:val="006946F7"/>
    <w:rsid w:val="0069535C"/>
    <w:rsid w:val="006A0E73"/>
    <w:rsid w:val="006A100B"/>
    <w:rsid w:val="006A147A"/>
    <w:rsid w:val="006A1494"/>
    <w:rsid w:val="006A1D93"/>
    <w:rsid w:val="006A1F16"/>
    <w:rsid w:val="006A2057"/>
    <w:rsid w:val="006A3385"/>
    <w:rsid w:val="006A3C93"/>
    <w:rsid w:val="006A3E3B"/>
    <w:rsid w:val="006A4E97"/>
    <w:rsid w:val="006A4EDD"/>
    <w:rsid w:val="006A5042"/>
    <w:rsid w:val="006A5B78"/>
    <w:rsid w:val="006A6B7C"/>
    <w:rsid w:val="006A7B20"/>
    <w:rsid w:val="006B064C"/>
    <w:rsid w:val="006B0652"/>
    <w:rsid w:val="006B166C"/>
    <w:rsid w:val="006B2975"/>
    <w:rsid w:val="006B3E04"/>
    <w:rsid w:val="006B3FA9"/>
    <w:rsid w:val="006B404D"/>
    <w:rsid w:val="006B6394"/>
    <w:rsid w:val="006B6B47"/>
    <w:rsid w:val="006C0BF3"/>
    <w:rsid w:val="006C5407"/>
    <w:rsid w:val="006C5B03"/>
    <w:rsid w:val="006C5E24"/>
    <w:rsid w:val="006C732D"/>
    <w:rsid w:val="006C7562"/>
    <w:rsid w:val="006D0092"/>
    <w:rsid w:val="006D0114"/>
    <w:rsid w:val="006D0261"/>
    <w:rsid w:val="006D0DAB"/>
    <w:rsid w:val="006D16F0"/>
    <w:rsid w:val="006D1A6D"/>
    <w:rsid w:val="006D21AC"/>
    <w:rsid w:val="006D254E"/>
    <w:rsid w:val="006D345F"/>
    <w:rsid w:val="006D4348"/>
    <w:rsid w:val="006D6555"/>
    <w:rsid w:val="006D6CEB"/>
    <w:rsid w:val="006E1DA1"/>
    <w:rsid w:val="006E4B94"/>
    <w:rsid w:val="006E4E00"/>
    <w:rsid w:val="006E610D"/>
    <w:rsid w:val="006E63B1"/>
    <w:rsid w:val="006E78E2"/>
    <w:rsid w:val="006F17DB"/>
    <w:rsid w:val="006F17E6"/>
    <w:rsid w:val="006F1C36"/>
    <w:rsid w:val="006F2156"/>
    <w:rsid w:val="006F2C1F"/>
    <w:rsid w:val="006F3162"/>
    <w:rsid w:val="006F3522"/>
    <w:rsid w:val="006F37CD"/>
    <w:rsid w:val="006F3A8F"/>
    <w:rsid w:val="006F4138"/>
    <w:rsid w:val="006F472D"/>
    <w:rsid w:val="006F5CDD"/>
    <w:rsid w:val="006F5D61"/>
    <w:rsid w:val="006F64B0"/>
    <w:rsid w:val="006F675F"/>
    <w:rsid w:val="006F6D85"/>
    <w:rsid w:val="006F7089"/>
    <w:rsid w:val="00700852"/>
    <w:rsid w:val="007012B4"/>
    <w:rsid w:val="00701746"/>
    <w:rsid w:val="00701D4A"/>
    <w:rsid w:val="00704AF3"/>
    <w:rsid w:val="00704C52"/>
    <w:rsid w:val="00705241"/>
    <w:rsid w:val="00705753"/>
    <w:rsid w:val="00705CD7"/>
    <w:rsid w:val="007071C6"/>
    <w:rsid w:val="007073FE"/>
    <w:rsid w:val="00707495"/>
    <w:rsid w:val="007075F5"/>
    <w:rsid w:val="007078EB"/>
    <w:rsid w:val="00710155"/>
    <w:rsid w:val="00710595"/>
    <w:rsid w:val="007107EC"/>
    <w:rsid w:val="007111EA"/>
    <w:rsid w:val="00712471"/>
    <w:rsid w:val="0071248C"/>
    <w:rsid w:val="0071274D"/>
    <w:rsid w:val="00712C78"/>
    <w:rsid w:val="007143F6"/>
    <w:rsid w:val="00714B6D"/>
    <w:rsid w:val="007160DD"/>
    <w:rsid w:val="00716D67"/>
    <w:rsid w:val="007212B0"/>
    <w:rsid w:val="00721987"/>
    <w:rsid w:val="0072240C"/>
    <w:rsid w:val="007228A0"/>
    <w:rsid w:val="00722B5E"/>
    <w:rsid w:val="00722CC0"/>
    <w:rsid w:val="00723E91"/>
    <w:rsid w:val="00724013"/>
    <w:rsid w:val="007242C6"/>
    <w:rsid w:val="00726049"/>
    <w:rsid w:val="007277FE"/>
    <w:rsid w:val="00730696"/>
    <w:rsid w:val="007317AE"/>
    <w:rsid w:val="00731C39"/>
    <w:rsid w:val="00731EAC"/>
    <w:rsid w:val="0073231A"/>
    <w:rsid w:val="00732E55"/>
    <w:rsid w:val="00733677"/>
    <w:rsid w:val="007337FD"/>
    <w:rsid w:val="00734BCF"/>
    <w:rsid w:val="007351C6"/>
    <w:rsid w:val="0073656B"/>
    <w:rsid w:val="0073798C"/>
    <w:rsid w:val="00737D7B"/>
    <w:rsid w:val="0074133F"/>
    <w:rsid w:val="007414CD"/>
    <w:rsid w:val="007422F3"/>
    <w:rsid w:val="007427E7"/>
    <w:rsid w:val="007434F2"/>
    <w:rsid w:val="0074550A"/>
    <w:rsid w:val="00745C61"/>
    <w:rsid w:val="00746930"/>
    <w:rsid w:val="00747E1A"/>
    <w:rsid w:val="007502D1"/>
    <w:rsid w:val="00750477"/>
    <w:rsid w:val="00752487"/>
    <w:rsid w:val="00752E7A"/>
    <w:rsid w:val="007549E1"/>
    <w:rsid w:val="007573CC"/>
    <w:rsid w:val="00757867"/>
    <w:rsid w:val="00757A2F"/>
    <w:rsid w:val="007611A2"/>
    <w:rsid w:val="007616FA"/>
    <w:rsid w:val="0076367E"/>
    <w:rsid w:val="00764647"/>
    <w:rsid w:val="00765E68"/>
    <w:rsid w:val="0076654E"/>
    <w:rsid w:val="00767E3C"/>
    <w:rsid w:val="00770607"/>
    <w:rsid w:val="00770852"/>
    <w:rsid w:val="00772FFE"/>
    <w:rsid w:val="0077378C"/>
    <w:rsid w:val="0077402C"/>
    <w:rsid w:val="007747B2"/>
    <w:rsid w:val="00776124"/>
    <w:rsid w:val="00780518"/>
    <w:rsid w:val="0078092C"/>
    <w:rsid w:val="007814A3"/>
    <w:rsid w:val="00781597"/>
    <w:rsid w:val="007819BE"/>
    <w:rsid w:val="00782289"/>
    <w:rsid w:val="00782BDD"/>
    <w:rsid w:val="007841D0"/>
    <w:rsid w:val="00785A69"/>
    <w:rsid w:val="00787FCC"/>
    <w:rsid w:val="00787FD6"/>
    <w:rsid w:val="007902E4"/>
    <w:rsid w:val="00790EDF"/>
    <w:rsid w:val="007920E1"/>
    <w:rsid w:val="00792E94"/>
    <w:rsid w:val="00793A99"/>
    <w:rsid w:val="00793B8E"/>
    <w:rsid w:val="0079511C"/>
    <w:rsid w:val="00796050"/>
    <w:rsid w:val="00796738"/>
    <w:rsid w:val="00796AB8"/>
    <w:rsid w:val="0079703D"/>
    <w:rsid w:val="007976B2"/>
    <w:rsid w:val="007A03AE"/>
    <w:rsid w:val="007A10CB"/>
    <w:rsid w:val="007A1608"/>
    <w:rsid w:val="007A1DE7"/>
    <w:rsid w:val="007A2060"/>
    <w:rsid w:val="007A2201"/>
    <w:rsid w:val="007A2B9D"/>
    <w:rsid w:val="007A426B"/>
    <w:rsid w:val="007A535B"/>
    <w:rsid w:val="007A5E98"/>
    <w:rsid w:val="007A6AB6"/>
    <w:rsid w:val="007A7CFB"/>
    <w:rsid w:val="007B06B6"/>
    <w:rsid w:val="007B0EC0"/>
    <w:rsid w:val="007B1164"/>
    <w:rsid w:val="007B2386"/>
    <w:rsid w:val="007B49AB"/>
    <w:rsid w:val="007B4C17"/>
    <w:rsid w:val="007B5691"/>
    <w:rsid w:val="007B67B4"/>
    <w:rsid w:val="007B68D1"/>
    <w:rsid w:val="007B72D7"/>
    <w:rsid w:val="007B74EC"/>
    <w:rsid w:val="007B7F16"/>
    <w:rsid w:val="007C0513"/>
    <w:rsid w:val="007C0FD7"/>
    <w:rsid w:val="007C183F"/>
    <w:rsid w:val="007C4507"/>
    <w:rsid w:val="007C5D28"/>
    <w:rsid w:val="007C5FCF"/>
    <w:rsid w:val="007C62EB"/>
    <w:rsid w:val="007C7977"/>
    <w:rsid w:val="007D11D4"/>
    <w:rsid w:val="007D1C56"/>
    <w:rsid w:val="007D1E48"/>
    <w:rsid w:val="007D21D7"/>
    <w:rsid w:val="007D28E2"/>
    <w:rsid w:val="007D5220"/>
    <w:rsid w:val="007D5318"/>
    <w:rsid w:val="007D5742"/>
    <w:rsid w:val="007D6B41"/>
    <w:rsid w:val="007D76FA"/>
    <w:rsid w:val="007D7FC0"/>
    <w:rsid w:val="007E06FD"/>
    <w:rsid w:val="007E340A"/>
    <w:rsid w:val="007E41E1"/>
    <w:rsid w:val="007E4ECB"/>
    <w:rsid w:val="007E51FA"/>
    <w:rsid w:val="007E5CB1"/>
    <w:rsid w:val="007E619C"/>
    <w:rsid w:val="007E673D"/>
    <w:rsid w:val="007E695A"/>
    <w:rsid w:val="007E6F60"/>
    <w:rsid w:val="007E7182"/>
    <w:rsid w:val="007E7AA9"/>
    <w:rsid w:val="007F0C43"/>
    <w:rsid w:val="007F183E"/>
    <w:rsid w:val="007F1A4E"/>
    <w:rsid w:val="007F373C"/>
    <w:rsid w:val="007F39A2"/>
    <w:rsid w:val="007F47E7"/>
    <w:rsid w:val="007F4C9B"/>
    <w:rsid w:val="007F581C"/>
    <w:rsid w:val="007F5A3B"/>
    <w:rsid w:val="007F5D99"/>
    <w:rsid w:val="007F6CEE"/>
    <w:rsid w:val="00800004"/>
    <w:rsid w:val="008002BD"/>
    <w:rsid w:val="008010E4"/>
    <w:rsid w:val="00801960"/>
    <w:rsid w:val="00801F23"/>
    <w:rsid w:val="008022EC"/>
    <w:rsid w:val="00802550"/>
    <w:rsid w:val="00802EA5"/>
    <w:rsid w:val="00802F9B"/>
    <w:rsid w:val="00803B16"/>
    <w:rsid w:val="00803F2E"/>
    <w:rsid w:val="008045E2"/>
    <w:rsid w:val="00805445"/>
    <w:rsid w:val="00805C24"/>
    <w:rsid w:val="00806B74"/>
    <w:rsid w:val="0080702E"/>
    <w:rsid w:val="00810402"/>
    <w:rsid w:val="0081285C"/>
    <w:rsid w:val="00812EED"/>
    <w:rsid w:val="00812F14"/>
    <w:rsid w:val="00813BF1"/>
    <w:rsid w:val="00814DED"/>
    <w:rsid w:val="0081559B"/>
    <w:rsid w:val="008164F3"/>
    <w:rsid w:val="00816BA1"/>
    <w:rsid w:val="00816F42"/>
    <w:rsid w:val="00817D1F"/>
    <w:rsid w:val="00821444"/>
    <w:rsid w:val="008219EB"/>
    <w:rsid w:val="008227C8"/>
    <w:rsid w:val="00822E14"/>
    <w:rsid w:val="008240F4"/>
    <w:rsid w:val="008256B6"/>
    <w:rsid w:val="008257C4"/>
    <w:rsid w:val="00825BC9"/>
    <w:rsid w:val="00826D5A"/>
    <w:rsid w:val="00827A6F"/>
    <w:rsid w:val="0083021F"/>
    <w:rsid w:val="008312D0"/>
    <w:rsid w:val="00831C6A"/>
    <w:rsid w:val="008326F1"/>
    <w:rsid w:val="00833006"/>
    <w:rsid w:val="008336F2"/>
    <w:rsid w:val="008336FF"/>
    <w:rsid w:val="00833CE6"/>
    <w:rsid w:val="008345E2"/>
    <w:rsid w:val="00834E48"/>
    <w:rsid w:val="0083641C"/>
    <w:rsid w:val="008377D1"/>
    <w:rsid w:val="00842E97"/>
    <w:rsid w:val="00843CAA"/>
    <w:rsid w:val="0084491E"/>
    <w:rsid w:val="00844D83"/>
    <w:rsid w:val="00845EB1"/>
    <w:rsid w:val="00846A91"/>
    <w:rsid w:val="0084783A"/>
    <w:rsid w:val="0085177F"/>
    <w:rsid w:val="00851A00"/>
    <w:rsid w:val="00851ED6"/>
    <w:rsid w:val="00852BA5"/>
    <w:rsid w:val="008533EB"/>
    <w:rsid w:val="00853726"/>
    <w:rsid w:val="00853BF8"/>
    <w:rsid w:val="0085485B"/>
    <w:rsid w:val="00855B20"/>
    <w:rsid w:val="008573B0"/>
    <w:rsid w:val="008575D5"/>
    <w:rsid w:val="00857B6A"/>
    <w:rsid w:val="008600EF"/>
    <w:rsid w:val="00860BD4"/>
    <w:rsid w:val="00860CB7"/>
    <w:rsid w:val="00860CB8"/>
    <w:rsid w:val="008611AD"/>
    <w:rsid w:val="00861287"/>
    <w:rsid w:val="00861353"/>
    <w:rsid w:val="0086216E"/>
    <w:rsid w:val="00862575"/>
    <w:rsid w:val="00862A7A"/>
    <w:rsid w:val="008630E7"/>
    <w:rsid w:val="008630FE"/>
    <w:rsid w:val="008637EC"/>
    <w:rsid w:val="00863941"/>
    <w:rsid w:val="0086613E"/>
    <w:rsid w:val="00866A1F"/>
    <w:rsid w:val="008708F5"/>
    <w:rsid w:val="008714CE"/>
    <w:rsid w:val="008718F7"/>
    <w:rsid w:val="00871A0C"/>
    <w:rsid w:val="00871EE8"/>
    <w:rsid w:val="0087279B"/>
    <w:rsid w:val="00872D9F"/>
    <w:rsid w:val="00873608"/>
    <w:rsid w:val="0087504D"/>
    <w:rsid w:val="008772D3"/>
    <w:rsid w:val="00881011"/>
    <w:rsid w:val="008817F2"/>
    <w:rsid w:val="00881A16"/>
    <w:rsid w:val="00883013"/>
    <w:rsid w:val="00883FF5"/>
    <w:rsid w:val="00884044"/>
    <w:rsid w:val="008840FA"/>
    <w:rsid w:val="00884368"/>
    <w:rsid w:val="00884805"/>
    <w:rsid w:val="00884C38"/>
    <w:rsid w:val="0088508D"/>
    <w:rsid w:val="00885AA8"/>
    <w:rsid w:val="00885ABA"/>
    <w:rsid w:val="00885CF0"/>
    <w:rsid w:val="00885FEF"/>
    <w:rsid w:val="00886496"/>
    <w:rsid w:val="00887686"/>
    <w:rsid w:val="00890AE6"/>
    <w:rsid w:val="00890D0B"/>
    <w:rsid w:val="00890FAE"/>
    <w:rsid w:val="00891E15"/>
    <w:rsid w:val="008920BE"/>
    <w:rsid w:val="00892460"/>
    <w:rsid w:val="008930C5"/>
    <w:rsid w:val="00895F52"/>
    <w:rsid w:val="00896240"/>
    <w:rsid w:val="00896270"/>
    <w:rsid w:val="008964D1"/>
    <w:rsid w:val="008966E0"/>
    <w:rsid w:val="00897D6B"/>
    <w:rsid w:val="008A2473"/>
    <w:rsid w:val="008A2499"/>
    <w:rsid w:val="008A2529"/>
    <w:rsid w:val="008A2896"/>
    <w:rsid w:val="008A562F"/>
    <w:rsid w:val="008A5C41"/>
    <w:rsid w:val="008A64D8"/>
    <w:rsid w:val="008A7C92"/>
    <w:rsid w:val="008B0496"/>
    <w:rsid w:val="008B0754"/>
    <w:rsid w:val="008B0CB9"/>
    <w:rsid w:val="008B1862"/>
    <w:rsid w:val="008B1B35"/>
    <w:rsid w:val="008B214C"/>
    <w:rsid w:val="008B2A17"/>
    <w:rsid w:val="008B2E5B"/>
    <w:rsid w:val="008B37C6"/>
    <w:rsid w:val="008B3DDC"/>
    <w:rsid w:val="008B4E5F"/>
    <w:rsid w:val="008B60F8"/>
    <w:rsid w:val="008B7CFE"/>
    <w:rsid w:val="008C06A2"/>
    <w:rsid w:val="008C1048"/>
    <w:rsid w:val="008C12D6"/>
    <w:rsid w:val="008C1492"/>
    <w:rsid w:val="008C190A"/>
    <w:rsid w:val="008C19EE"/>
    <w:rsid w:val="008C3624"/>
    <w:rsid w:val="008C389A"/>
    <w:rsid w:val="008C38CB"/>
    <w:rsid w:val="008C3D3E"/>
    <w:rsid w:val="008C50A4"/>
    <w:rsid w:val="008C526D"/>
    <w:rsid w:val="008C54D6"/>
    <w:rsid w:val="008C715E"/>
    <w:rsid w:val="008C723A"/>
    <w:rsid w:val="008C761E"/>
    <w:rsid w:val="008D01D0"/>
    <w:rsid w:val="008D0FFB"/>
    <w:rsid w:val="008D16B3"/>
    <w:rsid w:val="008D2073"/>
    <w:rsid w:val="008D2864"/>
    <w:rsid w:val="008D2C81"/>
    <w:rsid w:val="008D50EE"/>
    <w:rsid w:val="008D54F3"/>
    <w:rsid w:val="008D7363"/>
    <w:rsid w:val="008D7588"/>
    <w:rsid w:val="008E0F35"/>
    <w:rsid w:val="008E11CE"/>
    <w:rsid w:val="008E13B9"/>
    <w:rsid w:val="008E15AB"/>
    <w:rsid w:val="008E1C78"/>
    <w:rsid w:val="008E2353"/>
    <w:rsid w:val="008E2415"/>
    <w:rsid w:val="008E2616"/>
    <w:rsid w:val="008E30A1"/>
    <w:rsid w:val="008E3111"/>
    <w:rsid w:val="008E325B"/>
    <w:rsid w:val="008E340C"/>
    <w:rsid w:val="008E34EE"/>
    <w:rsid w:val="008E3A79"/>
    <w:rsid w:val="008E4DBB"/>
    <w:rsid w:val="008E68DF"/>
    <w:rsid w:val="008E6EE2"/>
    <w:rsid w:val="008F03A4"/>
    <w:rsid w:val="008F0D30"/>
    <w:rsid w:val="008F1AF1"/>
    <w:rsid w:val="008F28E0"/>
    <w:rsid w:val="008F4336"/>
    <w:rsid w:val="008F567A"/>
    <w:rsid w:val="008F5E40"/>
    <w:rsid w:val="008F5F5C"/>
    <w:rsid w:val="008F6980"/>
    <w:rsid w:val="008F6E05"/>
    <w:rsid w:val="00900B4A"/>
    <w:rsid w:val="0090107A"/>
    <w:rsid w:val="0090241E"/>
    <w:rsid w:val="0090570D"/>
    <w:rsid w:val="00906101"/>
    <w:rsid w:val="0090614D"/>
    <w:rsid w:val="00907653"/>
    <w:rsid w:val="009115AC"/>
    <w:rsid w:val="0091178F"/>
    <w:rsid w:val="009125B5"/>
    <w:rsid w:val="00913489"/>
    <w:rsid w:val="00913B3F"/>
    <w:rsid w:val="0091421C"/>
    <w:rsid w:val="00915448"/>
    <w:rsid w:val="009157C9"/>
    <w:rsid w:val="00920AF6"/>
    <w:rsid w:val="00921023"/>
    <w:rsid w:val="009214E9"/>
    <w:rsid w:val="00921F74"/>
    <w:rsid w:val="00923A89"/>
    <w:rsid w:val="0092440A"/>
    <w:rsid w:val="009268F7"/>
    <w:rsid w:val="009268FD"/>
    <w:rsid w:val="00926D53"/>
    <w:rsid w:val="009272B2"/>
    <w:rsid w:val="009273B2"/>
    <w:rsid w:val="0093097C"/>
    <w:rsid w:val="0093151E"/>
    <w:rsid w:val="00931674"/>
    <w:rsid w:val="00931A19"/>
    <w:rsid w:val="00931CC0"/>
    <w:rsid w:val="00931F8A"/>
    <w:rsid w:val="00933BD7"/>
    <w:rsid w:val="00934CF5"/>
    <w:rsid w:val="00935C0A"/>
    <w:rsid w:val="00935C54"/>
    <w:rsid w:val="00936D80"/>
    <w:rsid w:val="009372EB"/>
    <w:rsid w:val="00937476"/>
    <w:rsid w:val="0094012B"/>
    <w:rsid w:val="0094256E"/>
    <w:rsid w:val="0094397C"/>
    <w:rsid w:val="009439E6"/>
    <w:rsid w:val="0094475E"/>
    <w:rsid w:val="009452C1"/>
    <w:rsid w:val="00945629"/>
    <w:rsid w:val="0094713F"/>
    <w:rsid w:val="00947367"/>
    <w:rsid w:val="00951332"/>
    <w:rsid w:val="00951568"/>
    <w:rsid w:val="00951E6D"/>
    <w:rsid w:val="009522A0"/>
    <w:rsid w:val="00952AC8"/>
    <w:rsid w:val="00952B84"/>
    <w:rsid w:val="00955E46"/>
    <w:rsid w:val="0095678B"/>
    <w:rsid w:val="00957811"/>
    <w:rsid w:val="00957978"/>
    <w:rsid w:val="009606DD"/>
    <w:rsid w:val="0096230F"/>
    <w:rsid w:val="00962806"/>
    <w:rsid w:val="0096318C"/>
    <w:rsid w:val="00963B1A"/>
    <w:rsid w:val="009648EF"/>
    <w:rsid w:val="009666D2"/>
    <w:rsid w:val="00966854"/>
    <w:rsid w:val="009668C5"/>
    <w:rsid w:val="009679CF"/>
    <w:rsid w:val="0097014B"/>
    <w:rsid w:val="0097045A"/>
    <w:rsid w:val="00971DC2"/>
    <w:rsid w:val="0097250F"/>
    <w:rsid w:val="00972864"/>
    <w:rsid w:val="009730E3"/>
    <w:rsid w:val="00974244"/>
    <w:rsid w:val="00975687"/>
    <w:rsid w:val="00975E03"/>
    <w:rsid w:val="009766F6"/>
    <w:rsid w:val="00976FAA"/>
    <w:rsid w:val="009803B2"/>
    <w:rsid w:val="0098095B"/>
    <w:rsid w:val="00980AB1"/>
    <w:rsid w:val="00980AC9"/>
    <w:rsid w:val="00980D14"/>
    <w:rsid w:val="00981633"/>
    <w:rsid w:val="00981C7E"/>
    <w:rsid w:val="00982AF3"/>
    <w:rsid w:val="00983708"/>
    <w:rsid w:val="00983B37"/>
    <w:rsid w:val="00984405"/>
    <w:rsid w:val="00984699"/>
    <w:rsid w:val="0098671B"/>
    <w:rsid w:val="009869BA"/>
    <w:rsid w:val="0098764B"/>
    <w:rsid w:val="00987D35"/>
    <w:rsid w:val="009906C4"/>
    <w:rsid w:val="00990948"/>
    <w:rsid w:val="00990FE9"/>
    <w:rsid w:val="00991433"/>
    <w:rsid w:val="00991477"/>
    <w:rsid w:val="00991A32"/>
    <w:rsid w:val="00992543"/>
    <w:rsid w:val="0099266F"/>
    <w:rsid w:val="00992A74"/>
    <w:rsid w:val="00994D9E"/>
    <w:rsid w:val="00995018"/>
    <w:rsid w:val="00997EEC"/>
    <w:rsid w:val="00997FBC"/>
    <w:rsid w:val="009A2401"/>
    <w:rsid w:val="009A3000"/>
    <w:rsid w:val="009A3117"/>
    <w:rsid w:val="009A380E"/>
    <w:rsid w:val="009A3B7F"/>
    <w:rsid w:val="009A4753"/>
    <w:rsid w:val="009A4AB2"/>
    <w:rsid w:val="009A563F"/>
    <w:rsid w:val="009A564A"/>
    <w:rsid w:val="009A5D7B"/>
    <w:rsid w:val="009A6924"/>
    <w:rsid w:val="009A7555"/>
    <w:rsid w:val="009A769E"/>
    <w:rsid w:val="009A7EB2"/>
    <w:rsid w:val="009B04EF"/>
    <w:rsid w:val="009B3BB0"/>
    <w:rsid w:val="009B6CF4"/>
    <w:rsid w:val="009B6F11"/>
    <w:rsid w:val="009B787C"/>
    <w:rsid w:val="009B7EAD"/>
    <w:rsid w:val="009C09FA"/>
    <w:rsid w:val="009C16F3"/>
    <w:rsid w:val="009C230A"/>
    <w:rsid w:val="009C39A3"/>
    <w:rsid w:val="009C3E0F"/>
    <w:rsid w:val="009C6BCD"/>
    <w:rsid w:val="009C79B0"/>
    <w:rsid w:val="009D017D"/>
    <w:rsid w:val="009D05B4"/>
    <w:rsid w:val="009D072E"/>
    <w:rsid w:val="009D144D"/>
    <w:rsid w:val="009D19F0"/>
    <w:rsid w:val="009D21FC"/>
    <w:rsid w:val="009D21FF"/>
    <w:rsid w:val="009D23B2"/>
    <w:rsid w:val="009D3714"/>
    <w:rsid w:val="009D3720"/>
    <w:rsid w:val="009D3FDF"/>
    <w:rsid w:val="009D4369"/>
    <w:rsid w:val="009D4528"/>
    <w:rsid w:val="009D53E3"/>
    <w:rsid w:val="009D6685"/>
    <w:rsid w:val="009E0956"/>
    <w:rsid w:val="009E0C32"/>
    <w:rsid w:val="009E0D32"/>
    <w:rsid w:val="009E10E4"/>
    <w:rsid w:val="009E3451"/>
    <w:rsid w:val="009E4EB2"/>
    <w:rsid w:val="009E5657"/>
    <w:rsid w:val="009E5F6D"/>
    <w:rsid w:val="009E62DD"/>
    <w:rsid w:val="009E68CB"/>
    <w:rsid w:val="009E6A49"/>
    <w:rsid w:val="009F054C"/>
    <w:rsid w:val="009F0707"/>
    <w:rsid w:val="009F10E2"/>
    <w:rsid w:val="009F1C17"/>
    <w:rsid w:val="009F33A6"/>
    <w:rsid w:val="009F5555"/>
    <w:rsid w:val="009F5C47"/>
    <w:rsid w:val="009F645D"/>
    <w:rsid w:val="009F65F2"/>
    <w:rsid w:val="009F75AC"/>
    <w:rsid w:val="009F7904"/>
    <w:rsid w:val="00A003F1"/>
    <w:rsid w:val="00A01DD6"/>
    <w:rsid w:val="00A021FF"/>
    <w:rsid w:val="00A03B54"/>
    <w:rsid w:val="00A03EBC"/>
    <w:rsid w:val="00A041B2"/>
    <w:rsid w:val="00A058E9"/>
    <w:rsid w:val="00A05BE7"/>
    <w:rsid w:val="00A05C9B"/>
    <w:rsid w:val="00A070BC"/>
    <w:rsid w:val="00A07167"/>
    <w:rsid w:val="00A0730C"/>
    <w:rsid w:val="00A078DC"/>
    <w:rsid w:val="00A10173"/>
    <w:rsid w:val="00A10B52"/>
    <w:rsid w:val="00A121CD"/>
    <w:rsid w:val="00A12758"/>
    <w:rsid w:val="00A12E25"/>
    <w:rsid w:val="00A12ED4"/>
    <w:rsid w:val="00A136CF"/>
    <w:rsid w:val="00A13731"/>
    <w:rsid w:val="00A13C09"/>
    <w:rsid w:val="00A15027"/>
    <w:rsid w:val="00A151C4"/>
    <w:rsid w:val="00A168B0"/>
    <w:rsid w:val="00A2107B"/>
    <w:rsid w:val="00A24C81"/>
    <w:rsid w:val="00A24D1A"/>
    <w:rsid w:val="00A258CE"/>
    <w:rsid w:val="00A2654F"/>
    <w:rsid w:val="00A31B84"/>
    <w:rsid w:val="00A32391"/>
    <w:rsid w:val="00A349D4"/>
    <w:rsid w:val="00A34E1B"/>
    <w:rsid w:val="00A34EF5"/>
    <w:rsid w:val="00A3509F"/>
    <w:rsid w:val="00A3520E"/>
    <w:rsid w:val="00A35D7E"/>
    <w:rsid w:val="00A36578"/>
    <w:rsid w:val="00A37694"/>
    <w:rsid w:val="00A37C26"/>
    <w:rsid w:val="00A40682"/>
    <w:rsid w:val="00A406A5"/>
    <w:rsid w:val="00A41C76"/>
    <w:rsid w:val="00A42B62"/>
    <w:rsid w:val="00A43748"/>
    <w:rsid w:val="00A447B7"/>
    <w:rsid w:val="00A44905"/>
    <w:rsid w:val="00A45981"/>
    <w:rsid w:val="00A46270"/>
    <w:rsid w:val="00A46780"/>
    <w:rsid w:val="00A46924"/>
    <w:rsid w:val="00A47DEA"/>
    <w:rsid w:val="00A50C5E"/>
    <w:rsid w:val="00A511B1"/>
    <w:rsid w:val="00A5124D"/>
    <w:rsid w:val="00A51748"/>
    <w:rsid w:val="00A5244F"/>
    <w:rsid w:val="00A54C12"/>
    <w:rsid w:val="00A56841"/>
    <w:rsid w:val="00A61A54"/>
    <w:rsid w:val="00A61B8B"/>
    <w:rsid w:val="00A61CF1"/>
    <w:rsid w:val="00A63E60"/>
    <w:rsid w:val="00A64553"/>
    <w:rsid w:val="00A64A34"/>
    <w:rsid w:val="00A65394"/>
    <w:rsid w:val="00A65688"/>
    <w:rsid w:val="00A66757"/>
    <w:rsid w:val="00A66BB3"/>
    <w:rsid w:val="00A674B5"/>
    <w:rsid w:val="00A678B4"/>
    <w:rsid w:val="00A71104"/>
    <w:rsid w:val="00A714FD"/>
    <w:rsid w:val="00A71B54"/>
    <w:rsid w:val="00A72425"/>
    <w:rsid w:val="00A72807"/>
    <w:rsid w:val="00A729D3"/>
    <w:rsid w:val="00A7449D"/>
    <w:rsid w:val="00A75208"/>
    <w:rsid w:val="00A758D1"/>
    <w:rsid w:val="00A81B7A"/>
    <w:rsid w:val="00A821F5"/>
    <w:rsid w:val="00A82DC5"/>
    <w:rsid w:val="00A850AA"/>
    <w:rsid w:val="00A85122"/>
    <w:rsid w:val="00A8535D"/>
    <w:rsid w:val="00A85C2D"/>
    <w:rsid w:val="00A861BD"/>
    <w:rsid w:val="00A865E0"/>
    <w:rsid w:val="00A86ECD"/>
    <w:rsid w:val="00A86F72"/>
    <w:rsid w:val="00A87CB0"/>
    <w:rsid w:val="00A90298"/>
    <w:rsid w:val="00A9035E"/>
    <w:rsid w:val="00A90E96"/>
    <w:rsid w:val="00A9129B"/>
    <w:rsid w:val="00A93893"/>
    <w:rsid w:val="00A93D10"/>
    <w:rsid w:val="00A95450"/>
    <w:rsid w:val="00A96EB7"/>
    <w:rsid w:val="00A9713D"/>
    <w:rsid w:val="00A97506"/>
    <w:rsid w:val="00AA0ED9"/>
    <w:rsid w:val="00AA1159"/>
    <w:rsid w:val="00AA1B77"/>
    <w:rsid w:val="00AA2645"/>
    <w:rsid w:val="00AA33FB"/>
    <w:rsid w:val="00AA3730"/>
    <w:rsid w:val="00AA3AAE"/>
    <w:rsid w:val="00AA489C"/>
    <w:rsid w:val="00AA4C9C"/>
    <w:rsid w:val="00AA5923"/>
    <w:rsid w:val="00AA6AAA"/>
    <w:rsid w:val="00AA7DA6"/>
    <w:rsid w:val="00AA7FD1"/>
    <w:rsid w:val="00AB0065"/>
    <w:rsid w:val="00AB0C6F"/>
    <w:rsid w:val="00AB19FA"/>
    <w:rsid w:val="00AB2F8E"/>
    <w:rsid w:val="00AB476A"/>
    <w:rsid w:val="00AB54BE"/>
    <w:rsid w:val="00AB57D1"/>
    <w:rsid w:val="00AB64B2"/>
    <w:rsid w:val="00AB70FD"/>
    <w:rsid w:val="00AC08B4"/>
    <w:rsid w:val="00AC1427"/>
    <w:rsid w:val="00AC1E47"/>
    <w:rsid w:val="00AC25ED"/>
    <w:rsid w:val="00AC3A9D"/>
    <w:rsid w:val="00AC3C0E"/>
    <w:rsid w:val="00AC3EE7"/>
    <w:rsid w:val="00AC4283"/>
    <w:rsid w:val="00AC43CD"/>
    <w:rsid w:val="00AC4A10"/>
    <w:rsid w:val="00AC4E4E"/>
    <w:rsid w:val="00AC56C2"/>
    <w:rsid w:val="00AC57B7"/>
    <w:rsid w:val="00AC5F55"/>
    <w:rsid w:val="00AC6BCC"/>
    <w:rsid w:val="00AD2728"/>
    <w:rsid w:val="00AD2763"/>
    <w:rsid w:val="00AD3061"/>
    <w:rsid w:val="00AD3246"/>
    <w:rsid w:val="00AD56A7"/>
    <w:rsid w:val="00AD6066"/>
    <w:rsid w:val="00AD64A0"/>
    <w:rsid w:val="00AD67A7"/>
    <w:rsid w:val="00AD6E93"/>
    <w:rsid w:val="00AD70DA"/>
    <w:rsid w:val="00AE17A7"/>
    <w:rsid w:val="00AE28B2"/>
    <w:rsid w:val="00AE33DE"/>
    <w:rsid w:val="00AE3E04"/>
    <w:rsid w:val="00AE4CF6"/>
    <w:rsid w:val="00AE4E12"/>
    <w:rsid w:val="00AE5ADB"/>
    <w:rsid w:val="00AE62B2"/>
    <w:rsid w:val="00AE72BD"/>
    <w:rsid w:val="00AF0034"/>
    <w:rsid w:val="00AF0250"/>
    <w:rsid w:val="00AF0F5C"/>
    <w:rsid w:val="00AF1204"/>
    <w:rsid w:val="00AF13A4"/>
    <w:rsid w:val="00AF1B54"/>
    <w:rsid w:val="00AF25ED"/>
    <w:rsid w:val="00AF2D3B"/>
    <w:rsid w:val="00AF3CDA"/>
    <w:rsid w:val="00AF4BF6"/>
    <w:rsid w:val="00AF4F5C"/>
    <w:rsid w:val="00AF4F95"/>
    <w:rsid w:val="00AF58D8"/>
    <w:rsid w:val="00AF5F47"/>
    <w:rsid w:val="00AF5F60"/>
    <w:rsid w:val="00AF6228"/>
    <w:rsid w:val="00AF7820"/>
    <w:rsid w:val="00AF7FDD"/>
    <w:rsid w:val="00B0023D"/>
    <w:rsid w:val="00B008B3"/>
    <w:rsid w:val="00B01F44"/>
    <w:rsid w:val="00B03558"/>
    <w:rsid w:val="00B0384E"/>
    <w:rsid w:val="00B046E0"/>
    <w:rsid w:val="00B05514"/>
    <w:rsid w:val="00B05558"/>
    <w:rsid w:val="00B056E9"/>
    <w:rsid w:val="00B06456"/>
    <w:rsid w:val="00B06B9A"/>
    <w:rsid w:val="00B072EC"/>
    <w:rsid w:val="00B074E8"/>
    <w:rsid w:val="00B07534"/>
    <w:rsid w:val="00B0789A"/>
    <w:rsid w:val="00B07CF7"/>
    <w:rsid w:val="00B10148"/>
    <w:rsid w:val="00B116FE"/>
    <w:rsid w:val="00B121FA"/>
    <w:rsid w:val="00B142BE"/>
    <w:rsid w:val="00B15683"/>
    <w:rsid w:val="00B1569E"/>
    <w:rsid w:val="00B158A7"/>
    <w:rsid w:val="00B16397"/>
    <w:rsid w:val="00B169E4"/>
    <w:rsid w:val="00B16A8E"/>
    <w:rsid w:val="00B17D14"/>
    <w:rsid w:val="00B20A7F"/>
    <w:rsid w:val="00B210A9"/>
    <w:rsid w:val="00B216D4"/>
    <w:rsid w:val="00B2238F"/>
    <w:rsid w:val="00B2273D"/>
    <w:rsid w:val="00B2278E"/>
    <w:rsid w:val="00B22919"/>
    <w:rsid w:val="00B22BCE"/>
    <w:rsid w:val="00B230A9"/>
    <w:rsid w:val="00B24163"/>
    <w:rsid w:val="00B25C66"/>
    <w:rsid w:val="00B27ECF"/>
    <w:rsid w:val="00B3099F"/>
    <w:rsid w:val="00B30A86"/>
    <w:rsid w:val="00B32012"/>
    <w:rsid w:val="00B34220"/>
    <w:rsid w:val="00B346E6"/>
    <w:rsid w:val="00B3527E"/>
    <w:rsid w:val="00B36E7E"/>
    <w:rsid w:val="00B373B4"/>
    <w:rsid w:val="00B40BB3"/>
    <w:rsid w:val="00B41356"/>
    <w:rsid w:val="00B4243C"/>
    <w:rsid w:val="00B43C73"/>
    <w:rsid w:val="00B43EB2"/>
    <w:rsid w:val="00B44250"/>
    <w:rsid w:val="00B44E89"/>
    <w:rsid w:val="00B4518E"/>
    <w:rsid w:val="00B45629"/>
    <w:rsid w:val="00B456F2"/>
    <w:rsid w:val="00B460E6"/>
    <w:rsid w:val="00B466EC"/>
    <w:rsid w:val="00B479EF"/>
    <w:rsid w:val="00B500F9"/>
    <w:rsid w:val="00B51369"/>
    <w:rsid w:val="00B515B5"/>
    <w:rsid w:val="00B519A7"/>
    <w:rsid w:val="00B51B6A"/>
    <w:rsid w:val="00B53F32"/>
    <w:rsid w:val="00B54402"/>
    <w:rsid w:val="00B5546B"/>
    <w:rsid w:val="00B56917"/>
    <w:rsid w:val="00B6006B"/>
    <w:rsid w:val="00B6010D"/>
    <w:rsid w:val="00B6067F"/>
    <w:rsid w:val="00B613AE"/>
    <w:rsid w:val="00B61CA6"/>
    <w:rsid w:val="00B636A5"/>
    <w:rsid w:val="00B6557C"/>
    <w:rsid w:val="00B6580A"/>
    <w:rsid w:val="00B65CAC"/>
    <w:rsid w:val="00B669E5"/>
    <w:rsid w:val="00B66CDA"/>
    <w:rsid w:val="00B67516"/>
    <w:rsid w:val="00B67747"/>
    <w:rsid w:val="00B70338"/>
    <w:rsid w:val="00B70C2B"/>
    <w:rsid w:val="00B70F28"/>
    <w:rsid w:val="00B710F0"/>
    <w:rsid w:val="00B711E1"/>
    <w:rsid w:val="00B71F1F"/>
    <w:rsid w:val="00B722B5"/>
    <w:rsid w:val="00B7279F"/>
    <w:rsid w:val="00B732E5"/>
    <w:rsid w:val="00B73731"/>
    <w:rsid w:val="00B73980"/>
    <w:rsid w:val="00B73FFF"/>
    <w:rsid w:val="00B745C5"/>
    <w:rsid w:val="00B74E34"/>
    <w:rsid w:val="00B75071"/>
    <w:rsid w:val="00B76289"/>
    <w:rsid w:val="00B7653F"/>
    <w:rsid w:val="00B76FE5"/>
    <w:rsid w:val="00B77393"/>
    <w:rsid w:val="00B81A6B"/>
    <w:rsid w:val="00B83243"/>
    <w:rsid w:val="00B83429"/>
    <w:rsid w:val="00B84384"/>
    <w:rsid w:val="00B857F7"/>
    <w:rsid w:val="00B85B14"/>
    <w:rsid w:val="00B860E4"/>
    <w:rsid w:val="00B8639A"/>
    <w:rsid w:val="00B874DC"/>
    <w:rsid w:val="00B877D0"/>
    <w:rsid w:val="00B87ECD"/>
    <w:rsid w:val="00B87EEA"/>
    <w:rsid w:val="00B90E58"/>
    <w:rsid w:val="00B91D1A"/>
    <w:rsid w:val="00B93162"/>
    <w:rsid w:val="00B95A34"/>
    <w:rsid w:val="00B95C2F"/>
    <w:rsid w:val="00B96335"/>
    <w:rsid w:val="00BA0A37"/>
    <w:rsid w:val="00BA2030"/>
    <w:rsid w:val="00BA2813"/>
    <w:rsid w:val="00BA498B"/>
    <w:rsid w:val="00BA4D6B"/>
    <w:rsid w:val="00BA5D30"/>
    <w:rsid w:val="00BA60B3"/>
    <w:rsid w:val="00BA6513"/>
    <w:rsid w:val="00BA6D22"/>
    <w:rsid w:val="00BA6E16"/>
    <w:rsid w:val="00BB1A61"/>
    <w:rsid w:val="00BB2877"/>
    <w:rsid w:val="00BB4958"/>
    <w:rsid w:val="00BB53F2"/>
    <w:rsid w:val="00BB540A"/>
    <w:rsid w:val="00BB57D3"/>
    <w:rsid w:val="00BB5A46"/>
    <w:rsid w:val="00BB6908"/>
    <w:rsid w:val="00BB69F1"/>
    <w:rsid w:val="00BB6BD1"/>
    <w:rsid w:val="00BB6D16"/>
    <w:rsid w:val="00BB6FB4"/>
    <w:rsid w:val="00BB7704"/>
    <w:rsid w:val="00BC0617"/>
    <w:rsid w:val="00BC0633"/>
    <w:rsid w:val="00BC0D61"/>
    <w:rsid w:val="00BC17BF"/>
    <w:rsid w:val="00BC1BE8"/>
    <w:rsid w:val="00BC2E80"/>
    <w:rsid w:val="00BC3300"/>
    <w:rsid w:val="00BC34AB"/>
    <w:rsid w:val="00BC351C"/>
    <w:rsid w:val="00BC3D61"/>
    <w:rsid w:val="00BC5C78"/>
    <w:rsid w:val="00BC5EE7"/>
    <w:rsid w:val="00BC6798"/>
    <w:rsid w:val="00BC7363"/>
    <w:rsid w:val="00BC76B1"/>
    <w:rsid w:val="00BC7EAA"/>
    <w:rsid w:val="00BD00E7"/>
    <w:rsid w:val="00BD061F"/>
    <w:rsid w:val="00BD3E9F"/>
    <w:rsid w:val="00BD3F08"/>
    <w:rsid w:val="00BD3FBC"/>
    <w:rsid w:val="00BD469B"/>
    <w:rsid w:val="00BD4DC4"/>
    <w:rsid w:val="00BD6D05"/>
    <w:rsid w:val="00BE0038"/>
    <w:rsid w:val="00BE09B2"/>
    <w:rsid w:val="00BE0B61"/>
    <w:rsid w:val="00BE0D94"/>
    <w:rsid w:val="00BE123F"/>
    <w:rsid w:val="00BE2018"/>
    <w:rsid w:val="00BE21C5"/>
    <w:rsid w:val="00BE2DF2"/>
    <w:rsid w:val="00BE45A3"/>
    <w:rsid w:val="00BE5C07"/>
    <w:rsid w:val="00BE5D83"/>
    <w:rsid w:val="00BE6364"/>
    <w:rsid w:val="00BE6D1C"/>
    <w:rsid w:val="00BF024B"/>
    <w:rsid w:val="00BF0531"/>
    <w:rsid w:val="00BF1CA3"/>
    <w:rsid w:val="00BF3728"/>
    <w:rsid w:val="00BF420D"/>
    <w:rsid w:val="00BF6308"/>
    <w:rsid w:val="00BF6D06"/>
    <w:rsid w:val="00BF74DF"/>
    <w:rsid w:val="00BF77BE"/>
    <w:rsid w:val="00C001B9"/>
    <w:rsid w:val="00C002DB"/>
    <w:rsid w:val="00C0162D"/>
    <w:rsid w:val="00C03407"/>
    <w:rsid w:val="00C034B9"/>
    <w:rsid w:val="00C0419E"/>
    <w:rsid w:val="00C04CA1"/>
    <w:rsid w:val="00C065BE"/>
    <w:rsid w:val="00C1052F"/>
    <w:rsid w:val="00C114C6"/>
    <w:rsid w:val="00C12AFE"/>
    <w:rsid w:val="00C13958"/>
    <w:rsid w:val="00C14C34"/>
    <w:rsid w:val="00C16703"/>
    <w:rsid w:val="00C175A5"/>
    <w:rsid w:val="00C175BE"/>
    <w:rsid w:val="00C2101F"/>
    <w:rsid w:val="00C214FF"/>
    <w:rsid w:val="00C217BF"/>
    <w:rsid w:val="00C2248E"/>
    <w:rsid w:val="00C22BE0"/>
    <w:rsid w:val="00C2321B"/>
    <w:rsid w:val="00C23264"/>
    <w:rsid w:val="00C235E1"/>
    <w:rsid w:val="00C25917"/>
    <w:rsid w:val="00C2661A"/>
    <w:rsid w:val="00C26B1B"/>
    <w:rsid w:val="00C26D6E"/>
    <w:rsid w:val="00C26F75"/>
    <w:rsid w:val="00C27332"/>
    <w:rsid w:val="00C275F8"/>
    <w:rsid w:val="00C27649"/>
    <w:rsid w:val="00C27CD0"/>
    <w:rsid w:val="00C30AFB"/>
    <w:rsid w:val="00C30EF5"/>
    <w:rsid w:val="00C30F0B"/>
    <w:rsid w:val="00C31805"/>
    <w:rsid w:val="00C3495F"/>
    <w:rsid w:val="00C3497A"/>
    <w:rsid w:val="00C35F96"/>
    <w:rsid w:val="00C40060"/>
    <w:rsid w:val="00C401EF"/>
    <w:rsid w:val="00C40585"/>
    <w:rsid w:val="00C42DBB"/>
    <w:rsid w:val="00C431EA"/>
    <w:rsid w:val="00C4415E"/>
    <w:rsid w:val="00C44604"/>
    <w:rsid w:val="00C447C0"/>
    <w:rsid w:val="00C45CDE"/>
    <w:rsid w:val="00C46B7F"/>
    <w:rsid w:val="00C50044"/>
    <w:rsid w:val="00C50376"/>
    <w:rsid w:val="00C50567"/>
    <w:rsid w:val="00C513C0"/>
    <w:rsid w:val="00C52792"/>
    <w:rsid w:val="00C52A59"/>
    <w:rsid w:val="00C5337C"/>
    <w:rsid w:val="00C54EB8"/>
    <w:rsid w:val="00C55718"/>
    <w:rsid w:val="00C567C1"/>
    <w:rsid w:val="00C56C78"/>
    <w:rsid w:val="00C5723D"/>
    <w:rsid w:val="00C60D0A"/>
    <w:rsid w:val="00C60DF7"/>
    <w:rsid w:val="00C60F53"/>
    <w:rsid w:val="00C61972"/>
    <w:rsid w:val="00C61995"/>
    <w:rsid w:val="00C619A1"/>
    <w:rsid w:val="00C624B2"/>
    <w:rsid w:val="00C64EBD"/>
    <w:rsid w:val="00C65A44"/>
    <w:rsid w:val="00C661DD"/>
    <w:rsid w:val="00C66D89"/>
    <w:rsid w:val="00C67819"/>
    <w:rsid w:val="00C703CC"/>
    <w:rsid w:val="00C7129C"/>
    <w:rsid w:val="00C716B0"/>
    <w:rsid w:val="00C71720"/>
    <w:rsid w:val="00C72A47"/>
    <w:rsid w:val="00C72BE3"/>
    <w:rsid w:val="00C7330D"/>
    <w:rsid w:val="00C73527"/>
    <w:rsid w:val="00C7420E"/>
    <w:rsid w:val="00C74902"/>
    <w:rsid w:val="00C75BBF"/>
    <w:rsid w:val="00C75D1B"/>
    <w:rsid w:val="00C76557"/>
    <w:rsid w:val="00C76A0A"/>
    <w:rsid w:val="00C774A1"/>
    <w:rsid w:val="00C77751"/>
    <w:rsid w:val="00C80120"/>
    <w:rsid w:val="00C81579"/>
    <w:rsid w:val="00C81B33"/>
    <w:rsid w:val="00C82DF9"/>
    <w:rsid w:val="00C83438"/>
    <w:rsid w:val="00C84B88"/>
    <w:rsid w:val="00C84F9D"/>
    <w:rsid w:val="00C860F9"/>
    <w:rsid w:val="00C867DA"/>
    <w:rsid w:val="00C878DB"/>
    <w:rsid w:val="00C87D01"/>
    <w:rsid w:val="00C9112F"/>
    <w:rsid w:val="00C919B9"/>
    <w:rsid w:val="00C935A7"/>
    <w:rsid w:val="00C936A3"/>
    <w:rsid w:val="00C93FD8"/>
    <w:rsid w:val="00C948E3"/>
    <w:rsid w:val="00C949EC"/>
    <w:rsid w:val="00C95658"/>
    <w:rsid w:val="00C95B55"/>
    <w:rsid w:val="00C9620A"/>
    <w:rsid w:val="00C96497"/>
    <w:rsid w:val="00C97217"/>
    <w:rsid w:val="00C9782D"/>
    <w:rsid w:val="00CA1117"/>
    <w:rsid w:val="00CA238C"/>
    <w:rsid w:val="00CA2721"/>
    <w:rsid w:val="00CA27F3"/>
    <w:rsid w:val="00CA2E07"/>
    <w:rsid w:val="00CA4276"/>
    <w:rsid w:val="00CA4DAD"/>
    <w:rsid w:val="00CA5BB3"/>
    <w:rsid w:val="00CA7CE0"/>
    <w:rsid w:val="00CA7D9D"/>
    <w:rsid w:val="00CA7E41"/>
    <w:rsid w:val="00CB1FD3"/>
    <w:rsid w:val="00CB2337"/>
    <w:rsid w:val="00CB3742"/>
    <w:rsid w:val="00CB45EB"/>
    <w:rsid w:val="00CB46AA"/>
    <w:rsid w:val="00CB504F"/>
    <w:rsid w:val="00CB5F34"/>
    <w:rsid w:val="00CB6303"/>
    <w:rsid w:val="00CC02F9"/>
    <w:rsid w:val="00CC0C7F"/>
    <w:rsid w:val="00CC0CA5"/>
    <w:rsid w:val="00CC11EE"/>
    <w:rsid w:val="00CC1CA6"/>
    <w:rsid w:val="00CC1D9F"/>
    <w:rsid w:val="00CC2191"/>
    <w:rsid w:val="00CC30CC"/>
    <w:rsid w:val="00CC4B63"/>
    <w:rsid w:val="00CC58B2"/>
    <w:rsid w:val="00CC7052"/>
    <w:rsid w:val="00CC7B3E"/>
    <w:rsid w:val="00CC7B9E"/>
    <w:rsid w:val="00CD156D"/>
    <w:rsid w:val="00CD19BA"/>
    <w:rsid w:val="00CD1FBF"/>
    <w:rsid w:val="00CD283C"/>
    <w:rsid w:val="00CD2AD4"/>
    <w:rsid w:val="00CD2BE5"/>
    <w:rsid w:val="00CD35FC"/>
    <w:rsid w:val="00CD4567"/>
    <w:rsid w:val="00CD46AE"/>
    <w:rsid w:val="00CD4FF4"/>
    <w:rsid w:val="00CD5013"/>
    <w:rsid w:val="00CD5DB2"/>
    <w:rsid w:val="00CD5E9C"/>
    <w:rsid w:val="00CD6C39"/>
    <w:rsid w:val="00CE16F3"/>
    <w:rsid w:val="00CE2623"/>
    <w:rsid w:val="00CE2D07"/>
    <w:rsid w:val="00CE2D45"/>
    <w:rsid w:val="00CE2FC7"/>
    <w:rsid w:val="00CE368B"/>
    <w:rsid w:val="00CE36DF"/>
    <w:rsid w:val="00CE5CF6"/>
    <w:rsid w:val="00CE5DB6"/>
    <w:rsid w:val="00CE62E0"/>
    <w:rsid w:val="00CE6DFF"/>
    <w:rsid w:val="00CF0521"/>
    <w:rsid w:val="00CF0952"/>
    <w:rsid w:val="00CF0AE1"/>
    <w:rsid w:val="00CF0DED"/>
    <w:rsid w:val="00CF0E2C"/>
    <w:rsid w:val="00CF0ED3"/>
    <w:rsid w:val="00CF172F"/>
    <w:rsid w:val="00CF1E4B"/>
    <w:rsid w:val="00CF2C73"/>
    <w:rsid w:val="00CF3044"/>
    <w:rsid w:val="00CF4871"/>
    <w:rsid w:val="00CF564E"/>
    <w:rsid w:val="00CF5BA2"/>
    <w:rsid w:val="00D00519"/>
    <w:rsid w:val="00D01DEE"/>
    <w:rsid w:val="00D02419"/>
    <w:rsid w:val="00D03CF1"/>
    <w:rsid w:val="00D03E11"/>
    <w:rsid w:val="00D03F45"/>
    <w:rsid w:val="00D04730"/>
    <w:rsid w:val="00D04FF3"/>
    <w:rsid w:val="00D05108"/>
    <w:rsid w:val="00D05335"/>
    <w:rsid w:val="00D05D62"/>
    <w:rsid w:val="00D0617A"/>
    <w:rsid w:val="00D06EBF"/>
    <w:rsid w:val="00D070BB"/>
    <w:rsid w:val="00D074C2"/>
    <w:rsid w:val="00D077D2"/>
    <w:rsid w:val="00D07E72"/>
    <w:rsid w:val="00D1025E"/>
    <w:rsid w:val="00D1304E"/>
    <w:rsid w:val="00D13857"/>
    <w:rsid w:val="00D14353"/>
    <w:rsid w:val="00D14EC6"/>
    <w:rsid w:val="00D158DF"/>
    <w:rsid w:val="00D15A00"/>
    <w:rsid w:val="00D16F07"/>
    <w:rsid w:val="00D175D2"/>
    <w:rsid w:val="00D17B98"/>
    <w:rsid w:val="00D204E7"/>
    <w:rsid w:val="00D20A3F"/>
    <w:rsid w:val="00D20AD2"/>
    <w:rsid w:val="00D21365"/>
    <w:rsid w:val="00D22229"/>
    <w:rsid w:val="00D22765"/>
    <w:rsid w:val="00D24237"/>
    <w:rsid w:val="00D24998"/>
    <w:rsid w:val="00D24B6C"/>
    <w:rsid w:val="00D26085"/>
    <w:rsid w:val="00D264D7"/>
    <w:rsid w:val="00D27932"/>
    <w:rsid w:val="00D27D31"/>
    <w:rsid w:val="00D27DAB"/>
    <w:rsid w:val="00D30298"/>
    <w:rsid w:val="00D307EB"/>
    <w:rsid w:val="00D310A7"/>
    <w:rsid w:val="00D31906"/>
    <w:rsid w:val="00D31B5A"/>
    <w:rsid w:val="00D3209E"/>
    <w:rsid w:val="00D329F6"/>
    <w:rsid w:val="00D33445"/>
    <w:rsid w:val="00D33491"/>
    <w:rsid w:val="00D33803"/>
    <w:rsid w:val="00D3468C"/>
    <w:rsid w:val="00D3483A"/>
    <w:rsid w:val="00D34AA3"/>
    <w:rsid w:val="00D34D3A"/>
    <w:rsid w:val="00D34F5A"/>
    <w:rsid w:val="00D35057"/>
    <w:rsid w:val="00D3614D"/>
    <w:rsid w:val="00D3618B"/>
    <w:rsid w:val="00D36AF6"/>
    <w:rsid w:val="00D40235"/>
    <w:rsid w:val="00D40A94"/>
    <w:rsid w:val="00D40E0E"/>
    <w:rsid w:val="00D411BF"/>
    <w:rsid w:val="00D415F9"/>
    <w:rsid w:val="00D41991"/>
    <w:rsid w:val="00D41A50"/>
    <w:rsid w:val="00D41E57"/>
    <w:rsid w:val="00D4234C"/>
    <w:rsid w:val="00D42461"/>
    <w:rsid w:val="00D42581"/>
    <w:rsid w:val="00D43014"/>
    <w:rsid w:val="00D45BA2"/>
    <w:rsid w:val="00D464CF"/>
    <w:rsid w:val="00D5347A"/>
    <w:rsid w:val="00D538BD"/>
    <w:rsid w:val="00D547C0"/>
    <w:rsid w:val="00D548B9"/>
    <w:rsid w:val="00D54C54"/>
    <w:rsid w:val="00D54EE5"/>
    <w:rsid w:val="00D5581C"/>
    <w:rsid w:val="00D55B66"/>
    <w:rsid w:val="00D55FFA"/>
    <w:rsid w:val="00D56895"/>
    <w:rsid w:val="00D56FC3"/>
    <w:rsid w:val="00D57400"/>
    <w:rsid w:val="00D61019"/>
    <w:rsid w:val="00D61AF3"/>
    <w:rsid w:val="00D61C6B"/>
    <w:rsid w:val="00D61C70"/>
    <w:rsid w:val="00D62BE2"/>
    <w:rsid w:val="00D6337D"/>
    <w:rsid w:val="00D63981"/>
    <w:rsid w:val="00D64350"/>
    <w:rsid w:val="00D647D1"/>
    <w:rsid w:val="00D6649C"/>
    <w:rsid w:val="00D66B9E"/>
    <w:rsid w:val="00D7141E"/>
    <w:rsid w:val="00D71CDA"/>
    <w:rsid w:val="00D7263C"/>
    <w:rsid w:val="00D7324D"/>
    <w:rsid w:val="00D73601"/>
    <w:rsid w:val="00D73B09"/>
    <w:rsid w:val="00D74069"/>
    <w:rsid w:val="00D76388"/>
    <w:rsid w:val="00D768E2"/>
    <w:rsid w:val="00D7728C"/>
    <w:rsid w:val="00D8017B"/>
    <w:rsid w:val="00D815BA"/>
    <w:rsid w:val="00D81DC2"/>
    <w:rsid w:val="00D82DD1"/>
    <w:rsid w:val="00D84660"/>
    <w:rsid w:val="00D84CCF"/>
    <w:rsid w:val="00D84E19"/>
    <w:rsid w:val="00D855D5"/>
    <w:rsid w:val="00D860A5"/>
    <w:rsid w:val="00D87314"/>
    <w:rsid w:val="00D9000C"/>
    <w:rsid w:val="00D900A7"/>
    <w:rsid w:val="00D9056B"/>
    <w:rsid w:val="00D90F83"/>
    <w:rsid w:val="00D912C4"/>
    <w:rsid w:val="00D919BE"/>
    <w:rsid w:val="00D91F33"/>
    <w:rsid w:val="00D92DBF"/>
    <w:rsid w:val="00D93205"/>
    <w:rsid w:val="00D932CB"/>
    <w:rsid w:val="00D93321"/>
    <w:rsid w:val="00D94463"/>
    <w:rsid w:val="00D94833"/>
    <w:rsid w:val="00D95021"/>
    <w:rsid w:val="00D9526C"/>
    <w:rsid w:val="00D954D2"/>
    <w:rsid w:val="00D95738"/>
    <w:rsid w:val="00D95ACD"/>
    <w:rsid w:val="00D961B4"/>
    <w:rsid w:val="00D970CB"/>
    <w:rsid w:val="00D97982"/>
    <w:rsid w:val="00DA07EC"/>
    <w:rsid w:val="00DA0E1F"/>
    <w:rsid w:val="00DA10CC"/>
    <w:rsid w:val="00DA206C"/>
    <w:rsid w:val="00DA25CB"/>
    <w:rsid w:val="00DA2A15"/>
    <w:rsid w:val="00DA357C"/>
    <w:rsid w:val="00DA4420"/>
    <w:rsid w:val="00DA4437"/>
    <w:rsid w:val="00DA4507"/>
    <w:rsid w:val="00DA4F1B"/>
    <w:rsid w:val="00DA4FB4"/>
    <w:rsid w:val="00DA519E"/>
    <w:rsid w:val="00DA5584"/>
    <w:rsid w:val="00DA5CD3"/>
    <w:rsid w:val="00DA716B"/>
    <w:rsid w:val="00DB0828"/>
    <w:rsid w:val="00DB1077"/>
    <w:rsid w:val="00DB4A59"/>
    <w:rsid w:val="00DB4C45"/>
    <w:rsid w:val="00DB4F6C"/>
    <w:rsid w:val="00DB5F61"/>
    <w:rsid w:val="00DB643E"/>
    <w:rsid w:val="00DB7443"/>
    <w:rsid w:val="00DB78AA"/>
    <w:rsid w:val="00DC0518"/>
    <w:rsid w:val="00DC124A"/>
    <w:rsid w:val="00DC1A35"/>
    <w:rsid w:val="00DC53B5"/>
    <w:rsid w:val="00DC54E8"/>
    <w:rsid w:val="00DC6469"/>
    <w:rsid w:val="00DC730B"/>
    <w:rsid w:val="00DD34D6"/>
    <w:rsid w:val="00DD40AF"/>
    <w:rsid w:val="00DD485A"/>
    <w:rsid w:val="00DD4DFA"/>
    <w:rsid w:val="00DD4F9C"/>
    <w:rsid w:val="00DD579B"/>
    <w:rsid w:val="00DD68F5"/>
    <w:rsid w:val="00DD74B5"/>
    <w:rsid w:val="00DD7604"/>
    <w:rsid w:val="00DD7BDA"/>
    <w:rsid w:val="00DE0826"/>
    <w:rsid w:val="00DE0A40"/>
    <w:rsid w:val="00DE129E"/>
    <w:rsid w:val="00DE12FF"/>
    <w:rsid w:val="00DE1B95"/>
    <w:rsid w:val="00DE1D07"/>
    <w:rsid w:val="00DE29F3"/>
    <w:rsid w:val="00DE4A45"/>
    <w:rsid w:val="00DE5392"/>
    <w:rsid w:val="00DE5578"/>
    <w:rsid w:val="00DE599D"/>
    <w:rsid w:val="00DE5D72"/>
    <w:rsid w:val="00DE5F6B"/>
    <w:rsid w:val="00DE6C60"/>
    <w:rsid w:val="00DE75D5"/>
    <w:rsid w:val="00DE785D"/>
    <w:rsid w:val="00DF01BA"/>
    <w:rsid w:val="00DF06DF"/>
    <w:rsid w:val="00DF30FC"/>
    <w:rsid w:val="00DF3300"/>
    <w:rsid w:val="00DF3F7A"/>
    <w:rsid w:val="00DF43BF"/>
    <w:rsid w:val="00DF598B"/>
    <w:rsid w:val="00DF6F39"/>
    <w:rsid w:val="00DF6FA5"/>
    <w:rsid w:val="00DF751D"/>
    <w:rsid w:val="00DF754D"/>
    <w:rsid w:val="00E01006"/>
    <w:rsid w:val="00E011C2"/>
    <w:rsid w:val="00E02E04"/>
    <w:rsid w:val="00E04CAE"/>
    <w:rsid w:val="00E05BBB"/>
    <w:rsid w:val="00E05EEF"/>
    <w:rsid w:val="00E07B5D"/>
    <w:rsid w:val="00E10136"/>
    <w:rsid w:val="00E102E0"/>
    <w:rsid w:val="00E10335"/>
    <w:rsid w:val="00E104B9"/>
    <w:rsid w:val="00E1073D"/>
    <w:rsid w:val="00E1093C"/>
    <w:rsid w:val="00E1120E"/>
    <w:rsid w:val="00E122B9"/>
    <w:rsid w:val="00E1270A"/>
    <w:rsid w:val="00E12823"/>
    <w:rsid w:val="00E13713"/>
    <w:rsid w:val="00E14438"/>
    <w:rsid w:val="00E14B1C"/>
    <w:rsid w:val="00E15F99"/>
    <w:rsid w:val="00E16B3B"/>
    <w:rsid w:val="00E172ED"/>
    <w:rsid w:val="00E20DAF"/>
    <w:rsid w:val="00E21ACC"/>
    <w:rsid w:val="00E221D6"/>
    <w:rsid w:val="00E22504"/>
    <w:rsid w:val="00E22EA4"/>
    <w:rsid w:val="00E2448F"/>
    <w:rsid w:val="00E24D72"/>
    <w:rsid w:val="00E2626F"/>
    <w:rsid w:val="00E26792"/>
    <w:rsid w:val="00E26873"/>
    <w:rsid w:val="00E26D8C"/>
    <w:rsid w:val="00E26EC9"/>
    <w:rsid w:val="00E30462"/>
    <w:rsid w:val="00E30B5A"/>
    <w:rsid w:val="00E31C43"/>
    <w:rsid w:val="00E33A9B"/>
    <w:rsid w:val="00E33B4B"/>
    <w:rsid w:val="00E34622"/>
    <w:rsid w:val="00E346C5"/>
    <w:rsid w:val="00E3495E"/>
    <w:rsid w:val="00E35E6A"/>
    <w:rsid w:val="00E361ED"/>
    <w:rsid w:val="00E36475"/>
    <w:rsid w:val="00E36C50"/>
    <w:rsid w:val="00E371DA"/>
    <w:rsid w:val="00E37A2F"/>
    <w:rsid w:val="00E40133"/>
    <w:rsid w:val="00E40BD6"/>
    <w:rsid w:val="00E42C40"/>
    <w:rsid w:val="00E43082"/>
    <w:rsid w:val="00E433A3"/>
    <w:rsid w:val="00E44CC1"/>
    <w:rsid w:val="00E45C0E"/>
    <w:rsid w:val="00E461EB"/>
    <w:rsid w:val="00E479C9"/>
    <w:rsid w:val="00E5011D"/>
    <w:rsid w:val="00E5025F"/>
    <w:rsid w:val="00E50A93"/>
    <w:rsid w:val="00E51375"/>
    <w:rsid w:val="00E51CB8"/>
    <w:rsid w:val="00E51DB9"/>
    <w:rsid w:val="00E51EC2"/>
    <w:rsid w:val="00E51F3E"/>
    <w:rsid w:val="00E52C24"/>
    <w:rsid w:val="00E537F6"/>
    <w:rsid w:val="00E53D38"/>
    <w:rsid w:val="00E54333"/>
    <w:rsid w:val="00E54A4E"/>
    <w:rsid w:val="00E55038"/>
    <w:rsid w:val="00E56088"/>
    <w:rsid w:val="00E56921"/>
    <w:rsid w:val="00E5721E"/>
    <w:rsid w:val="00E57898"/>
    <w:rsid w:val="00E6038D"/>
    <w:rsid w:val="00E612B2"/>
    <w:rsid w:val="00E6138C"/>
    <w:rsid w:val="00E628EE"/>
    <w:rsid w:val="00E62BC4"/>
    <w:rsid w:val="00E63495"/>
    <w:rsid w:val="00E63C0F"/>
    <w:rsid w:val="00E63D44"/>
    <w:rsid w:val="00E65105"/>
    <w:rsid w:val="00E6536A"/>
    <w:rsid w:val="00E65FFB"/>
    <w:rsid w:val="00E66126"/>
    <w:rsid w:val="00E662DE"/>
    <w:rsid w:val="00E6708B"/>
    <w:rsid w:val="00E67960"/>
    <w:rsid w:val="00E67E2B"/>
    <w:rsid w:val="00E71033"/>
    <w:rsid w:val="00E71210"/>
    <w:rsid w:val="00E71690"/>
    <w:rsid w:val="00E71E97"/>
    <w:rsid w:val="00E7232A"/>
    <w:rsid w:val="00E72436"/>
    <w:rsid w:val="00E73856"/>
    <w:rsid w:val="00E73CF3"/>
    <w:rsid w:val="00E73D5A"/>
    <w:rsid w:val="00E74784"/>
    <w:rsid w:val="00E74F20"/>
    <w:rsid w:val="00E76729"/>
    <w:rsid w:val="00E76914"/>
    <w:rsid w:val="00E7770A"/>
    <w:rsid w:val="00E820A6"/>
    <w:rsid w:val="00E8302C"/>
    <w:rsid w:val="00E84317"/>
    <w:rsid w:val="00E8473B"/>
    <w:rsid w:val="00E86AAD"/>
    <w:rsid w:val="00E87487"/>
    <w:rsid w:val="00E902B3"/>
    <w:rsid w:val="00E913D7"/>
    <w:rsid w:val="00E9199A"/>
    <w:rsid w:val="00E92BA2"/>
    <w:rsid w:val="00E92E81"/>
    <w:rsid w:val="00E92E89"/>
    <w:rsid w:val="00E933D9"/>
    <w:rsid w:val="00E95087"/>
    <w:rsid w:val="00E9658A"/>
    <w:rsid w:val="00E96F6F"/>
    <w:rsid w:val="00E97F6C"/>
    <w:rsid w:val="00EA001F"/>
    <w:rsid w:val="00EA07DD"/>
    <w:rsid w:val="00EA0FC9"/>
    <w:rsid w:val="00EA1649"/>
    <w:rsid w:val="00EA3494"/>
    <w:rsid w:val="00EA352D"/>
    <w:rsid w:val="00EA53BC"/>
    <w:rsid w:val="00EA53C0"/>
    <w:rsid w:val="00EA6191"/>
    <w:rsid w:val="00EA684E"/>
    <w:rsid w:val="00EA6DA4"/>
    <w:rsid w:val="00EB105E"/>
    <w:rsid w:val="00EB191B"/>
    <w:rsid w:val="00EB24E9"/>
    <w:rsid w:val="00EB3695"/>
    <w:rsid w:val="00EB6011"/>
    <w:rsid w:val="00EB61F3"/>
    <w:rsid w:val="00EB7815"/>
    <w:rsid w:val="00EB7AFE"/>
    <w:rsid w:val="00EC2193"/>
    <w:rsid w:val="00EC33F0"/>
    <w:rsid w:val="00EC3826"/>
    <w:rsid w:val="00EC3EE6"/>
    <w:rsid w:val="00EC3F7C"/>
    <w:rsid w:val="00EC40EA"/>
    <w:rsid w:val="00EC4190"/>
    <w:rsid w:val="00EC6237"/>
    <w:rsid w:val="00EC6B38"/>
    <w:rsid w:val="00EC7032"/>
    <w:rsid w:val="00EC7A15"/>
    <w:rsid w:val="00ED0657"/>
    <w:rsid w:val="00ED0AC8"/>
    <w:rsid w:val="00ED0F79"/>
    <w:rsid w:val="00ED10F7"/>
    <w:rsid w:val="00ED11B2"/>
    <w:rsid w:val="00ED193F"/>
    <w:rsid w:val="00ED2312"/>
    <w:rsid w:val="00ED3C2B"/>
    <w:rsid w:val="00ED4070"/>
    <w:rsid w:val="00ED4EF2"/>
    <w:rsid w:val="00ED5984"/>
    <w:rsid w:val="00ED5BC9"/>
    <w:rsid w:val="00EE05B4"/>
    <w:rsid w:val="00EE0728"/>
    <w:rsid w:val="00EE083B"/>
    <w:rsid w:val="00EE0BB0"/>
    <w:rsid w:val="00EE0CD8"/>
    <w:rsid w:val="00EE19B9"/>
    <w:rsid w:val="00EE2B57"/>
    <w:rsid w:val="00EE2F0B"/>
    <w:rsid w:val="00EE390F"/>
    <w:rsid w:val="00EE3DA5"/>
    <w:rsid w:val="00EE3E72"/>
    <w:rsid w:val="00EE3F6D"/>
    <w:rsid w:val="00EE5955"/>
    <w:rsid w:val="00EE5ACE"/>
    <w:rsid w:val="00EE66D8"/>
    <w:rsid w:val="00EE6D51"/>
    <w:rsid w:val="00EE723F"/>
    <w:rsid w:val="00EE7A3A"/>
    <w:rsid w:val="00EE7BC5"/>
    <w:rsid w:val="00EF00D8"/>
    <w:rsid w:val="00EF1A5B"/>
    <w:rsid w:val="00EF2343"/>
    <w:rsid w:val="00EF2646"/>
    <w:rsid w:val="00EF5187"/>
    <w:rsid w:val="00EF585F"/>
    <w:rsid w:val="00EF595F"/>
    <w:rsid w:val="00EF5E8C"/>
    <w:rsid w:val="00EF66E9"/>
    <w:rsid w:val="00EF69AB"/>
    <w:rsid w:val="00EF7086"/>
    <w:rsid w:val="00EF73B4"/>
    <w:rsid w:val="00F007A3"/>
    <w:rsid w:val="00F0098B"/>
    <w:rsid w:val="00F017F0"/>
    <w:rsid w:val="00F01C6D"/>
    <w:rsid w:val="00F0295E"/>
    <w:rsid w:val="00F04958"/>
    <w:rsid w:val="00F05738"/>
    <w:rsid w:val="00F100D9"/>
    <w:rsid w:val="00F10AAA"/>
    <w:rsid w:val="00F10DEC"/>
    <w:rsid w:val="00F11532"/>
    <w:rsid w:val="00F11AE4"/>
    <w:rsid w:val="00F11BA7"/>
    <w:rsid w:val="00F125BC"/>
    <w:rsid w:val="00F125CB"/>
    <w:rsid w:val="00F147DD"/>
    <w:rsid w:val="00F14DE6"/>
    <w:rsid w:val="00F156FD"/>
    <w:rsid w:val="00F1704C"/>
    <w:rsid w:val="00F17629"/>
    <w:rsid w:val="00F2045A"/>
    <w:rsid w:val="00F2056D"/>
    <w:rsid w:val="00F20FB0"/>
    <w:rsid w:val="00F20FBC"/>
    <w:rsid w:val="00F213FA"/>
    <w:rsid w:val="00F22CE8"/>
    <w:rsid w:val="00F234C4"/>
    <w:rsid w:val="00F236C5"/>
    <w:rsid w:val="00F236F9"/>
    <w:rsid w:val="00F243AC"/>
    <w:rsid w:val="00F24E49"/>
    <w:rsid w:val="00F25C03"/>
    <w:rsid w:val="00F27176"/>
    <w:rsid w:val="00F275A7"/>
    <w:rsid w:val="00F27755"/>
    <w:rsid w:val="00F27B1C"/>
    <w:rsid w:val="00F3054C"/>
    <w:rsid w:val="00F30E5E"/>
    <w:rsid w:val="00F31287"/>
    <w:rsid w:val="00F31BE8"/>
    <w:rsid w:val="00F3275B"/>
    <w:rsid w:val="00F32855"/>
    <w:rsid w:val="00F33E6F"/>
    <w:rsid w:val="00F3598A"/>
    <w:rsid w:val="00F35A05"/>
    <w:rsid w:val="00F363F4"/>
    <w:rsid w:val="00F36935"/>
    <w:rsid w:val="00F36A1E"/>
    <w:rsid w:val="00F36D73"/>
    <w:rsid w:val="00F37043"/>
    <w:rsid w:val="00F40295"/>
    <w:rsid w:val="00F40346"/>
    <w:rsid w:val="00F40510"/>
    <w:rsid w:val="00F406E4"/>
    <w:rsid w:val="00F42616"/>
    <w:rsid w:val="00F42CE0"/>
    <w:rsid w:val="00F460E7"/>
    <w:rsid w:val="00F4653D"/>
    <w:rsid w:val="00F4670F"/>
    <w:rsid w:val="00F46E00"/>
    <w:rsid w:val="00F503ED"/>
    <w:rsid w:val="00F50642"/>
    <w:rsid w:val="00F5086F"/>
    <w:rsid w:val="00F5089A"/>
    <w:rsid w:val="00F50978"/>
    <w:rsid w:val="00F50AD5"/>
    <w:rsid w:val="00F51F50"/>
    <w:rsid w:val="00F529BF"/>
    <w:rsid w:val="00F533E8"/>
    <w:rsid w:val="00F53B34"/>
    <w:rsid w:val="00F53BBF"/>
    <w:rsid w:val="00F5422E"/>
    <w:rsid w:val="00F547AA"/>
    <w:rsid w:val="00F54D7F"/>
    <w:rsid w:val="00F555C7"/>
    <w:rsid w:val="00F55CF4"/>
    <w:rsid w:val="00F5612F"/>
    <w:rsid w:val="00F56A2A"/>
    <w:rsid w:val="00F56DF1"/>
    <w:rsid w:val="00F60681"/>
    <w:rsid w:val="00F612F3"/>
    <w:rsid w:val="00F61525"/>
    <w:rsid w:val="00F6217E"/>
    <w:rsid w:val="00F630AE"/>
    <w:rsid w:val="00F6313D"/>
    <w:rsid w:val="00F63711"/>
    <w:rsid w:val="00F64606"/>
    <w:rsid w:val="00F65BC6"/>
    <w:rsid w:val="00F71764"/>
    <w:rsid w:val="00F7254F"/>
    <w:rsid w:val="00F733C3"/>
    <w:rsid w:val="00F7403A"/>
    <w:rsid w:val="00F7428D"/>
    <w:rsid w:val="00F744BE"/>
    <w:rsid w:val="00F75638"/>
    <w:rsid w:val="00F7740E"/>
    <w:rsid w:val="00F77564"/>
    <w:rsid w:val="00F82B82"/>
    <w:rsid w:val="00F82FCE"/>
    <w:rsid w:val="00F8341F"/>
    <w:rsid w:val="00F84330"/>
    <w:rsid w:val="00F8449E"/>
    <w:rsid w:val="00F849F4"/>
    <w:rsid w:val="00F84B98"/>
    <w:rsid w:val="00F84BD3"/>
    <w:rsid w:val="00F851DC"/>
    <w:rsid w:val="00F854BD"/>
    <w:rsid w:val="00F8666D"/>
    <w:rsid w:val="00F8742B"/>
    <w:rsid w:val="00F9132D"/>
    <w:rsid w:val="00F9301A"/>
    <w:rsid w:val="00F93E59"/>
    <w:rsid w:val="00F93F25"/>
    <w:rsid w:val="00F96DC3"/>
    <w:rsid w:val="00F971FB"/>
    <w:rsid w:val="00FA03F2"/>
    <w:rsid w:val="00FA0C8A"/>
    <w:rsid w:val="00FA11F1"/>
    <w:rsid w:val="00FA13FE"/>
    <w:rsid w:val="00FA19EB"/>
    <w:rsid w:val="00FA3CF4"/>
    <w:rsid w:val="00FA409C"/>
    <w:rsid w:val="00FA46CB"/>
    <w:rsid w:val="00FA5639"/>
    <w:rsid w:val="00FA5773"/>
    <w:rsid w:val="00FA6B23"/>
    <w:rsid w:val="00FA6E4F"/>
    <w:rsid w:val="00FA7C1F"/>
    <w:rsid w:val="00FB00DB"/>
    <w:rsid w:val="00FB02CB"/>
    <w:rsid w:val="00FB09F6"/>
    <w:rsid w:val="00FB0B7E"/>
    <w:rsid w:val="00FB175A"/>
    <w:rsid w:val="00FB1AD3"/>
    <w:rsid w:val="00FB1D29"/>
    <w:rsid w:val="00FB350A"/>
    <w:rsid w:val="00FB3E42"/>
    <w:rsid w:val="00FB3EF8"/>
    <w:rsid w:val="00FB4064"/>
    <w:rsid w:val="00FB454B"/>
    <w:rsid w:val="00FB5080"/>
    <w:rsid w:val="00FB553A"/>
    <w:rsid w:val="00FB6644"/>
    <w:rsid w:val="00FB6D63"/>
    <w:rsid w:val="00FC0954"/>
    <w:rsid w:val="00FC1A8F"/>
    <w:rsid w:val="00FC1AD0"/>
    <w:rsid w:val="00FC1C54"/>
    <w:rsid w:val="00FC28CF"/>
    <w:rsid w:val="00FC34CF"/>
    <w:rsid w:val="00FC3A70"/>
    <w:rsid w:val="00FC7056"/>
    <w:rsid w:val="00FC799F"/>
    <w:rsid w:val="00FC7BC5"/>
    <w:rsid w:val="00FD0201"/>
    <w:rsid w:val="00FD10C8"/>
    <w:rsid w:val="00FD11CA"/>
    <w:rsid w:val="00FD25E1"/>
    <w:rsid w:val="00FD2D31"/>
    <w:rsid w:val="00FD4340"/>
    <w:rsid w:val="00FD4AE3"/>
    <w:rsid w:val="00FD5407"/>
    <w:rsid w:val="00FD58F7"/>
    <w:rsid w:val="00FD7029"/>
    <w:rsid w:val="00FD7EEC"/>
    <w:rsid w:val="00FD7FC8"/>
    <w:rsid w:val="00FE1180"/>
    <w:rsid w:val="00FE144A"/>
    <w:rsid w:val="00FE1A0D"/>
    <w:rsid w:val="00FE2387"/>
    <w:rsid w:val="00FE30D2"/>
    <w:rsid w:val="00FE3A82"/>
    <w:rsid w:val="00FE3D24"/>
    <w:rsid w:val="00FE41F2"/>
    <w:rsid w:val="00FE487D"/>
    <w:rsid w:val="00FE5845"/>
    <w:rsid w:val="00FE60F1"/>
    <w:rsid w:val="00FE6439"/>
    <w:rsid w:val="00FE64C9"/>
    <w:rsid w:val="00FE697F"/>
    <w:rsid w:val="00FE6DB0"/>
    <w:rsid w:val="00FE6FEB"/>
    <w:rsid w:val="00FE7030"/>
    <w:rsid w:val="00FF0CF9"/>
    <w:rsid w:val="00FF1B87"/>
    <w:rsid w:val="00FF2609"/>
    <w:rsid w:val="00FF26E1"/>
    <w:rsid w:val="00FF2B5F"/>
    <w:rsid w:val="00FF2F27"/>
    <w:rsid w:val="00FF34AF"/>
    <w:rsid w:val="00FF3D99"/>
    <w:rsid w:val="00FF5989"/>
    <w:rsid w:val="00FF5C39"/>
    <w:rsid w:val="00FF5F01"/>
    <w:rsid w:val="00FF6C0D"/>
    <w:rsid w:val="00FF7397"/>
    <w:rsid w:val="00FF744E"/>
    <w:rsid w:val="00FF77FB"/>
    <w:rsid w:val="06FEE18F"/>
    <w:rsid w:val="27E6E8C2"/>
    <w:rsid w:val="3218E695"/>
    <w:rsid w:val="513ECCFA"/>
    <w:rsid w:val="54FDF104"/>
    <w:rsid w:val="59B593EB"/>
    <w:rsid w:val="6AE891F3"/>
    <w:rsid w:val="6D7D5C99"/>
    <w:rsid w:val="6E04CB34"/>
    <w:rsid w:val="7723E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7A4B8"/>
  <w15:chartTrackingRefBased/>
  <w15:docId w15:val="{1150B04A-588A-6B40-A700-0A7CE0BC8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AD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849F4"/>
    <w:pPr>
      <w:keepNext/>
      <w:keepLines/>
      <w:shd w:val="clear" w:color="auto" w:fill="B3E5A1" w:themeFill="accent6" w:themeFillTint="66"/>
      <w:ind w:left="360" w:hanging="360"/>
      <w:jc w:val="both"/>
      <w:outlineLvl w:val="0"/>
    </w:pPr>
    <w:rPr>
      <w:rFonts w:cs="Arial"/>
      <w:b/>
      <w:caps/>
      <w:lang w:val="es-MX"/>
    </w:rPr>
  </w:style>
  <w:style w:type="paragraph" w:styleId="Ttulo2">
    <w:name w:val="heading 2"/>
    <w:basedOn w:val="Ttulo1"/>
    <w:next w:val="Normal"/>
    <w:autoRedefine/>
    <w:qFormat/>
    <w:rsid w:val="007143F6"/>
    <w:pPr>
      <w:pBdr>
        <w:bottom w:val="single" w:sz="24" w:space="1" w:color="FFCC99"/>
      </w:pBdr>
      <w:ind w:left="0" w:firstLine="0"/>
      <w:outlineLvl w:val="1"/>
    </w:pPr>
    <w:rPr>
      <w:sz w:val="28"/>
      <w:szCs w:val="28"/>
      <w:lang w:val="es-CO"/>
    </w:rPr>
  </w:style>
  <w:style w:type="paragraph" w:styleId="Ttulo3">
    <w:name w:val="heading 3"/>
    <w:basedOn w:val="Ttulo2"/>
    <w:next w:val="Normal"/>
    <w:link w:val="Ttulo3Car"/>
    <w:autoRedefine/>
    <w:qFormat/>
    <w:rsid w:val="00A070BC"/>
    <w:pPr>
      <w:keepLines w:val="0"/>
      <w:pBdr>
        <w:bottom w:val="none" w:sz="0" w:space="0" w:color="auto"/>
      </w:pBdr>
      <w:outlineLvl w:val="2"/>
    </w:pPr>
    <w:rPr>
      <w:rFonts w:cs="Tahoma"/>
      <w:bCs/>
      <w:iCs/>
      <w:sz w:val="20"/>
      <w:szCs w:val="20"/>
    </w:rPr>
  </w:style>
  <w:style w:type="paragraph" w:styleId="Ttulo4">
    <w:name w:val="heading 4"/>
    <w:basedOn w:val="Ttulo3"/>
    <w:next w:val="Normal"/>
    <w:autoRedefine/>
    <w:qFormat/>
    <w:pPr>
      <w:spacing w:before="240"/>
      <w:outlineLvl w:val="3"/>
    </w:pPr>
    <w:rPr>
      <w:i/>
      <w:u w:val="single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BrushScript BT" w:hAnsi="BrushScript BT"/>
      <w:color w:val="0000FF"/>
    </w:rPr>
  </w:style>
  <w:style w:type="paragraph" w:styleId="Ttulo6">
    <w:name w:val="heading 6"/>
    <w:basedOn w:val="Normal"/>
    <w:next w:val="Normal"/>
    <w:qFormat/>
    <w:pPr>
      <w:keepNext/>
      <w:jc w:val="right"/>
      <w:outlineLvl w:val="5"/>
    </w:pPr>
    <w:rPr>
      <w:rFonts w:ascii="BrushScript BT" w:hAnsi="BrushScript BT"/>
      <w:color w:val="3366FF"/>
    </w:rPr>
  </w:style>
  <w:style w:type="paragraph" w:styleId="Ttulo7">
    <w:name w:val="heading 7"/>
    <w:basedOn w:val="Normal"/>
    <w:next w:val="Normal"/>
    <w:qFormat/>
    <w:pPr>
      <w:keepNext/>
      <w:outlineLvl w:val="6"/>
    </w:pPr>
  </w:style>
  <w:style w:type="paragraph" w:styleId="Ttulo8">
    <w:name w:val="heading 8"/>
    <w:basedOn w:val="Normal"/>
    <w:next w:val="Normal"/>
    <w:qFormat/>
    <w:pPr>
      <w:keepNext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b/>
      <w:sz w:val="28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pPr>
      <w:keepNext/>
      <w:keepLines/>
      <w:tabs>
        <w:tab w:val="center" w:pos="4419"/>
        <w:tab w:val="right" w:pos="8838"/>
      </w:tabs>
      <w:jc w:val="both"/>
    </w:pPr>
    <w:rPr>
      <w:sz w:val="28"/>
      <w:lang w:val="es-CO"/>
    </w:rPr>
  </w:style>
  <w:style w:type="paragraph" w:styleId="Textoindependiente">
    <w:name w:val="Body Text"/>
    <w:basedOn w:val="Normal"/>
    <w:pPr>
      <w:keepNext/>
      <w:keepLines/>
      <w:jc w:val="center"/>
    </w:pPr>
    <w:rPr>
      <w:sz w:val="44"/>
      <w:lang w:val="es-MX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2">
    <w:name w:val="Body Text 2"/>
    <w:basedOn w:val="Normal"/>
    <w:rPr>
      <w:color w:val="FF6600"/>
      <w:lang w:val="es-CO"/>
    </w:rPr>
  </w:style>
  <w:style w:type="paragraph" w:styleId="Textoindependiente3">
    <w:name w:val="Body Text 3"/>
    <w:basedOn w:val="Normal"/>
    <w:pPr>
      <w:jc w:val="both"/>
    </w:pPr>
    <w:rPr>
      <w:sz w:val="28"/>
      <w:lang w:val="es-CO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DC2">
    <w:name w:val="toc 2"/>
    <w:basedOn w:val="Normal"/>
    <w:next w:val="Normal"/>
    <w:autoRedefine/>
    <w:semiHidden/>
    <w:pPr>
      <w:ind w:left="220"/>
    </w:pPr>
    <w:rPr>
      <w:smallCaps/>
      <w:sz w:val="20"/>
    </w:rPr>
  </w:style>
  <w:style w:type="paragraph" w:styleId="TDC3">
    <w:name w:val="toc 3"/>
    <w:basedOn w:val="Normal"/>
    <w:next w:val="Normal"/>
    <w:autoRedefine/>
    <w:semiHidden/>
    <w:rsid w:val="002C0955"/>
    <w:pPr>
      <w:tabs>
        <w:tab w:val="left" w:pos="880"/>
        <w:tab w:val="right" w:leader="dot" w:pos="8828"/>
      </w:tabs>
      <w:spacing w:line="360" w:lineRule="auto"/>
      <w:ind w:left="440"/>
      <w:jc w:val="both"/>
    </w:pPr>
    <w:rPr>
      <w:rFonts w:ascii="Arial" w:hAnsi="Arial" w:cs="Arial"/>
      <w:b/>
      <w:i/>
      <w:noProof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sz w:val="18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sz w:val="18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sz w:val="18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sz w:val="18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sz w:val="18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sz w:val="18"/>
    </w:rPr>
  </w:style>
  <w:style w:type="paragraph" w:styleId="ndice1">
    <w:name w:val="index 1"/>
    <w:basedOn w:val="Normal"/>
    <w:next w:val="Normal"/>
    <w:autoRedefine/>
    <w:semiHidden/>
    <w:pPr>
      <w:ind w:left="220" w:hanging="220"/>
    </w:pPr>
    <w:rPr>
      <w:sz w:val="20"/>
    </w:rPr>
  </w:style>
  <w:style w:type="paragraph" w:styleId="ndice2">
    <w:name w:val="index 2"/>
    <w:basedOn w:val="Normal"/>
    <w:next w:val="Normal"/>
    <w:autoRedefine/>
    <w:semiHidden/>
    <w:pPr>
      <w:ind w:left="440" w:hanging="220"/>
    </w:pPr>
    <w:rPr>
      <w:sz w:val="20"/>
    </w:rPr>
  </w:style>
  <w:style w:type="paragraph" w:styleId="ndice3">
    <w:name w:val="index 3"/>
    <w:basedOn w:val="Normal"/>
    <w:next w:val="Normal"/>
    <w:autoRedefine/>
    <w:semiHidden/>
    <w:pPr>
      <w:ind w:left="660" w:hanging="220"/>
    </w:pPr>
    <w:rPr>
      <w:sz w:val="20"/>
    </w:rPr>
  </w:style>
  <w:style w:type="paragraph" w:styleId="ndice4">
    <w:name w:val="index 4"/>
    <w:basedOn w:val="Normal"/>
    <w:next w:val="Normal"/>
    <w:autoRedefine/>
    <w:semiHidden/>
    <w:pPr>
      <w:ind w:left="880" w:hanging="220"/>
    </w:pPr>
    <w:rPr>
      <w:sz w:val="20"/>
    </w:rPr>
  </w:style>
  <w:style w:type="paragraph" w:styleId="ndice5">
    <w:name w:val="index 5"/>
    <w:basedOn w:val="Normal"/>
    <w:next w:val="Normal"/>
    <w:autoRedefine/>
    <w:semiHidden/>
    <w:pPr>
      <w:ind w:left="1100" w:hanging="220"/>
    </w:pPr>
    <w:rPr>
      <w:sz w:val="20"/>
    </w:rPr>
  </w:style>
  <w:style w:type="paragraph" w:styleId="ndice6">
    <w:name w:val="index 6"/>
    <w:basedOn w:val="Normal"/>
    <w:next w:val="Normal"/>
    <w:autoRedefine/>
    <w:semiHidden/>
    <w:pPr>
      <w:ind w:left="1320" w:hanging="220"/>
    </w:pPr>
    <w:rPr>
      <w:sz w:val="20"/>
    </w:rPr>
  </w:style>
  <w:style w:type="paragraph" w:styleId="ndice7">
    <w:name w:val="index 7"/>
    <w:basedOn w:val="Normal"/>
    <w:next w:val="Normal"/>
    <w:autoRedefine/>
    <w:semiHidden/>
    <w:pPr>
      <w:ind w:left="1540" w:hanging="220"/>
    </w:pPr>
    <w:rPr>
      <w:sz w:val="20"/>
    </w:rPr>
  </w:style>
  <w:style w:type="paragraph" w:styleId="ndice8">
    <w:name w:val="index 8"/>
    <w:basedOn w:val="Normal"/>
    <w:next w:val="Normal"/>
    <w:autoRedefine/>
    <w:semiHidden/>
    <w:pPr>
      <w:ind w:left="1760" w:hanging="220"/>
    </w:pPr>
    <w:rPr>
      <w:sz w:val="20"/>
    </w:rPr>
  </w:style>
  <w:style w:type="paragraph" w:styleId="ndice9">
    <w:name w:val="index 9"/>
    <w:basedOn w:val="Normal"/>
    <w:next w:val="Normal"/>
    <w:autoRedefine/>
    <w:semiHidden/>
    <w:pPr>
      <w:ind w:left="1980" w:hanging="220"/>
    </w:pPr>
    <w:rPr>
      <w:sz w:val="20"/>
    </w:rPr>
  </w:style>
  <w:style w:type="paragraph" w:styleId="Ttulodendice">
    <w:name w:val="index heading"/>
    <w:basedOn w:val="Normal"/>
    <w:next w:val="ndice1"/>
    <w:semiHidden/>
    <w:pPr>
      <w:spacing w:before="120" w:after="120"/>
    </w:pPr>
    <w:rPr>
      <w:b/>
      <w:i/>
      <w:sz w:val="20"/>
    </w:rPr>
  </w:style>
  <w:style w:type="paragraph" w:styleId="Sangradetextonormal">
    <w:name w:val="Body Text Indent"/>
    <w:basedOn w:val="Normal"/>
    <w:pPr>
      <w:ind w:left="284"/>
    </w:pPr>
    <w:rPr>
      <w:noProof/>
    </w:rPr>
  </w:style>
  <w:style w:type="paragraph" w:styleId="Sangra2detindependiente">
    <w:name w:val="Body Text Indent 2"/>
    <w:basedOn w:val="Normal"/>
    <w:pPr>
      <w:spacing w:line="360" w:lineRule="auto"/>
      <w:ind w:firstLine="709"/>
    </w:pPr>
  </w:style>
  <w:style w:type="paragraph" w:styleId="Sangra3detindependiente">
    <w:name w:val="Body Text Indent 3"/>
    <w:basedOn w:val="Normal"/>
    <w:pPr>
      <w:spacing w:line="360" w:lineRule="auto"/>
      <w:ind w:firstLine="851"/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Listaconvietas">
    <w:name w:val="List Bullet"/>
    <w:basedOn w:val="Normal"/>
    <w:autoRedefine/>
    <w:pPr>
      <w:numPr>
        <w:numId w:val="1"/>
      </w:numPr>
    </w:pPr>
  </w:style>
  <w:style w:type="paragraph" w:customStyle="1" w:styleId="Titulo">
    <w:name w:val="Titulo"/>
    <w:basedOn w:val="Ttulo1"/>
    <w:next w:val="Normal"/>
    <w:autoRedefine/>
    <w:rsid w:val="003E526F"/>
    <w:pPr>
      <w:ind w:left="0" w:firstLine="0"/>
      <w:jc w:val="center"/>
    </w:pPr>
    <w:rPr>
      <w:bCs/>
      <w:color w:val="000000"/>
      <w:sz w:val="32"/>
      <w:szCs w:val="32"/>
      <w:shd w:val="clear" w:color="auto" w:fill="A6A6A6"/>
    </w:rPr>
  </w:style>
  <w:style w:type="paragraph" w:customStyle="1" w:styleId="Style1">
    <w:name w:val="Style1"/>
    <w:basedOn w:val="Normal"/>
    <w:pPr>
      <w:spacing w:line="360" w:lineRule="auto"/>
      <w:ind w:firstLine="720"/>
      <w:jc w:val="both"/>
    </w:pPr>
    <w:rPr>
      <w:lang w:val="es-CO"/>
    </w:rPr>
  </w:style>
  <w:style w:type="paragraph" w:styleId="Subttulo">
    <w:name w:val="Subtitle"/>
    <w:basedOn w:val="Normal"/>
    <w:qFormat/>
    <w:pPr>
      <w:ind w:firstLine="709"/>
      <w:jc w:val="both"/>
    </w:pPr>
    <w:rPr>
      <w:b/>
    </w:rPr>
  </w:style>
  <w:style w:type="paragraph" w:styleId="NormalWeb">
    <w:name w:val="Normal (Web)"/>
    <w:basedOn w:val="Normal"/>
    <w:pPr>
      <w:spacing w:before="100" w:after="100"/>
    </w:pPr>
    <w:rPr>
      <w:lang w:val="en-US" w:eastAsia="en-US"/>
    </w:rPr>
  </w:style>
  <w:style w:type="paragraph" w:styleId="Lista2">
    <w:name w:val="List 2"/>
    <w:basedOn w:val="Normal"/>
    <w:pPr>
      <w:ind w:left="566" w:hanging="283"/>
    </w:pPr>
    <w:rPr>
      <w:rFonts w:cs="Arial Unicode MS"/>
      <w:sz w:val="20"/>
    </w:rPr>
  </w:style>
  <w:style w:type="paragraph" w:styleId="Lista3">
    <w:name w:val="List 3"/>
    <w:basedOn w:val="Normal"/>
    <w:pPr>
      <w:ind w:left="849" w:hanging="283"/>
    </w:pPr>
    <w:rPr>
      <w:rFonts w:cs="Arial Unicode MS"/>
      <w:sz w:val="20"/>
    </w:rPr>
  </w:style>
  <w:style w:type="paragraph" w:styleId="Lista4">
    <w:name w:val="List 4"/>
    <w:basedOn w:val="Normal"/>
    <w:pPr>
      <w:ind w:left="1132" w:hanging="283"/>
    </w:pPr>
    <w:rPr>
      <w:rFonts w:cs="Arial Unicode MS"/>
      <w:sz w:val="20"/>
    </w:rPr>
  </w:style>
  <w:style w:type="paragraph" w:customStyle="1" w:styleId="Lista-paper">
    <w:name w:val="Lista-paper"/>
    <w:basedOn w:val="Normal"/>
    <w:pPr>
      <w:numPr>
        <w:numId w:val="3"/>
      </w:numPr>
    </w:pPr>
    <w:rPr>
      <w:sz w:val="20"/>
    </w:rPr>
  </w:style>
  <w:style w:type="table" w:styleId="Tablaconcuadrcula">
    <w:name w:val="Table Grid"/>
    <w:basedOn w:val="Tablanormal"/>
    <w:rsid w:val="003E526F"/>
    <w:pPr>
      <w:spacing w:line="360" w:lineRule="auto"/>
      <w:jc w:val="both"/>
    </w:p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paragraph" w:customStyle="1" w:styleId="ProductName">
    <w:name w:val="ProductName"/>
    <w:basedOn w:val="Normal"/>
    <w:rsid w:val="006F3A8F"/>
    <w:pPr>
      <w:spacing w:before="80" w:after="80"/>
      <w:jc w:val="right"/>
    </w:pPr>
    <w:rPr>
      <w:rFonts w:ascii="Helvetica 35 Thin" w:hAnsi="Helvetica 35 Thin"/>
      <w:color w:val="FF6600"/>
      <w:sz w:val="144"/>
      <w:lang w:val="en-US" w:eastAsia="en-GB"/>
    </w:rPr>
  </w:style>
  <w:style w:type="paragraph" w:customStyle="1" w:styleId="DateDue">
    <w:name w:val="DateDue"/>
    <w:basedOn w:val="Normal"/>
    <w:rsid w:val="006F3A8F"/>
    <w:pPr>
      <w:spacing w:before="60" w:after="60"/>
      <w:jc w:val="right"/>
    </w:pPr>
    <w:rPr>
      <w:rFonts w:ascii="Helvetica 35 Thin" w:hAnsi="Helvetica 35 Thin"/>
      <w:sz w:val="32"/>
      <w:lang w:val="en-US" w:eastAsia="en-GB"/>
    </w:rPr>
  </w:style>
  <w:style w:type="paragraph" w:customStyle="1" w:styleId="Revisin1">
    <w:name w:val="Revisión1"/>
    <w:basedOn w:val="DateDue"/>
    <w:rsid w:val="006F3A8F"/>
  </w:style>
  <w:style w:type="paragraph" w:customStyle="1" w:styleId="ProjectName">
    <w:name w:val="ProjectName"/>
    <w:basedOn w:val="Normal"/>
    <w:rsid w:val="006F3A8F"/>
    <w:pPr>
      <w:spacing w:before="80" w:after="80"/>
      <w:jc w:val="right"/>
    </w:pPr>
    <w:rPr>
      <w:rFonts w:ascii="Helvetica 35 Thin" w:hAnsi="Helvetica 35 Thin"/>
      <w:color w:val="FF6600"/>
      <w:sz w:val="96"/>
      <w:lang w:val="en-US" w:eastAsia="en-GB"/>
    </w:rPr>
  </w:style>
  <w:style w:type="paragraph" w:customStyle="1" w:styleId="Headerr2">
    <w:name w:val="Headerr2"/>
    <w:link w:val="Headerr2Car"/>
    <w:rsid w:val="006F3A8F"/>
    <w:pPr>
      <w:pBdr>
        <w:bottom w:val="single" w:sz="12" w:space="1" w:color="FF6600"/>
      </w:pBdr>
    </w:pPr>
    <w:rPr>
      <w:rFonts w:ascii="Helvetica 45 Light" w:hAnsi="Helvetica 45 Light"/>
      <w:noProof/>
      <w:sz w:val="16"/>
      <w:lang w:val="en-US" w:eastAsia="en-GB"/>
    </w:rPr>
  </w:style>
  <w:style w:type="paragraph" w:customStyle="1" w:styleId="Footer2">
    <w:name w:val="Footer2"/>
    <w:basedOn w:val="Piedepgina"/>
    <w:link w:val="Footer2Car"/>
    <w:rsid w:val="006F3A8F"/>
    <w:pPr>
      <w:keepNext w:val="0"/>
      <w:keepLines w:val="0"/>
      <w:pBdr>
        <w:top w:val="single" w:sz="12" w:space="1" w:color="FF6600"/>
      </w:pBdr>
      <w:tabs>
        <w:tab w:val="clear" w:pos="4419"/>
        <w:tab w:val="clear" w:pos="8838"/>
        <w:tab w:val="center" w:pos="4536"/>
        <w:tab w:val="right" w:pos="9072"/>
      </w:tabs>
      <w:jc w:val="left"/>
    </w:pPr>
    <w:rPr>
      <w:rFonts w:ascii="Helvetica 45 Light" w:hAnsi="Helvetica 45 Light"/>
      <w:noProof/>
      <w:sz w:val="18"/>
      <w:lang w:val="en-US" w:eastAsia="en-US"/>
    </w:rPr>
  </w:style>
  <w:style w:type="paragraph" w:customStyle="1" w:styleId="BodyText">
    <w:name w:val=".BodyText"/>
    <w:link w:val="BodyTextCar"/>
    <w:rsid w:val="006F3A8F"/>
    <w:pPr>
      <w:spacing w:after="240" w:line="264" w:lineRule="auto"/>
      <w:ind w:left="851"/>
      <w:jc w:val="both"/>
    </w:pPr>
    <w:rPr>
      <w:rFonts w:ascii="Helvetica 45 Light" w:hAnsi="Helvetica 45 Light"/>
      <w:lang w:val="en-US" w:eastAsia="en-GB"/>
    </w:rPr>
  </w:style>
  <w:style w:type="paragraph" w:customStyle="1" w:styleId="TableTitle">
    <w:name w:val=".TableTitle"/>
    <w:rsid w:val="006F3A8F"/>
    <w:pPr>
      <w:keepNext/>
      <w:spacing w:before="40" w:after="40"/>
      <w:jc w:val="center"/>
    </w:pPr>
    <w:rPr>
      <w:rFonts w:ascii="Helvetica 65 Medium" w:hAnsi="Helvetica 65 Medium"/>
      <w:sz w:val="18"/>
      <w:lang w:val="en-US" w:eastAsia="en-GB"/>
    </w:rPr>
  </w:style>
  <w:style w:type="paragraph" w:customStyle="1" w:styleId="ConfidentialityTitle">
    <w:name w:val="ConfidentialityTitle"/>
    <w:rsid w:val="006F3A8F"/>
    <w:pPr>
      <w:spacing w:after="120"/>
    </w:pPr>
    <w:rPr>
      <w:rFonts w:ascii="Helvetica 65 Medium" w:hAnsi="Helvetica 65 Medium"/>
      <w:sz w:val="24"/>
      <w:lang w:val="en-US" w:eastAsia="en-GB"/>
    </w:rPr>
  </w:style>
  <w:style w:type="paragraph" w:customStyle="1" w:styleId="TableText">
    <w:name w:val=".TableText"/>
    <w:rsid w:val="006F3A8F"/>
    <w:pPr>
      <w:spacing w:before="40" w:after="40"/>
    </w:pPr>
    <w:rPr>
      <w:rFonts w:ascii="Helvetica 45 Light" w:hAnsi="Helvetica 45 Light"/>
      <w:sz w:val="18"/>
      <w:lang w:val="en-US" w:eastAsia="en-GB"/>
    </w:rPr>
  </w:style>
  <w:style w:type="paragraph" w:customStyle="1" w:styleId="ProprietaryNoticeText">
    <w:name w:val="ProprietaryNoticeText"/>
    <w:rsid w:val="006F3A8F"/>
    <w:pPr>
      <w:spacing w:after="60"/>
      <w:jc w:val="both"/>
    </w:pPr>
    <w:rPr>
      <w:rFonts w:ascii="Helvetica 45 Light" w:hAnsi="Helvetica 45 Light"/>
      <w:noProof/>
      <w:color w:val="808080"/>
      <w:sz w:val="18"/>
      <w:lang w:val="en-US" w:eastAsia="en-GB"/>
    </w:rPr>
  </w:style>
  <w:style w:type="character" w:customStyle="1" w:styleId="Ttulo3Car">
    <w:name w:val="Título 3 Car"/>
    <w:link w:val="Ttulo3"/>
    <w:rsid w:val="00A070BC"/>
    <w:rPr>
      <w:rFonts w:cs="Tahoma"/>
      <w:b/>
      <w:bCs/>
      <w:iCs/>
      <w:caps/>
      <w:shd w:val="clear" w:color="auto" w:fill="D9D9D9"/>
      <w:lang w:val="es-CO"/>
    </w:rPr>
  </w:style>
  <w:style w:type="paragraph" w:styleId="Textonotapie">
    <w:name w:val="footnote text"/>
    <w:basedOn w:val="Normal"/>
    <w:semiHidden/>
    <w:rsid w:val="001A3FA7"/>
    <w:rPr>
      <w:rFonts w:eastAsia="MS Mincho"/>
      <w:sz w:val="20"/>
    </w:rPr>
  </w:style>
  <w:style w:type="character" w:styleId="Refdenotaalpie">
    <w:name w:val="footnote reference"/>
    <w:semiHidden/>
    <w:rsid w:val="001A3FA7"/>
    <w:rPr>
      <w:vertAlign w:val="superscript"/>
    </w:rPr>
  </w:style>
  <w:style w:type="paragraph" w:styleId="Textonotaalfinal">
    <w:name w:val="endnote text"/>
    <w:basedOn w:val="Normal"/>
    <w:semiHidden/>
    <w:rsid w:val="00ED0F79"/>
    <w:rPr>
      <w:sz w:val="20"/>
    </w:rPr>
  </w:style>
  <w:style w:type="character" w:styleId="Refdenotaalfinal">
    <w:name w:val="endnote reference"/>
    <w:semiHidden/>
    <w:rsid w:val="00ED0F79"/>
    <w:rPr>
      <w:vertAlign w:val="superscript"/>
    </w:rPr>
  </w:style>
  <w:style w:type="paragraph" w:customStyle="1" w:styleId="doctext">
    <w:name w:val="doctext"/>
    <w:basedOn w:val="Normal"/>
    <w:rsid w:val="00B16A8E"/>
    <w:pPr>
      <w:spacing w:before="100" w:beforeAutospacing="1" w:after="100" w:afterAutospacing="1"/>
    </w:pPr>
  </w:style>
  <w:style w:type="character" w:styleId="MquinadeescribirHTML">
    <w:name w:val="HTML Typewriter"/>
    <w:rsid w:val="00B16A8E"/>
    <w:rPr>
      <w:rFonts w:ascii="Courier New" w:eastAsia="Times New Roman" w:hAnsi="Courier New" w:cs="Courier New"/>
      <w:sz w:val="20"/>
      <w:szCs w:val="20"/>
    </w:rPr>
  </w:style>
  <w:style w:type="paragraph" w:styleId="Mapadeldocumento">
    <w:name w:val="Document Map"/>
    <w:basedOn w:val="Normal"/>
    <w:semiHidden/>
    <w:rsid w:val="000E7A77"/>
    <w:pPr>
      <w:shd w:val="clear" w:color="auto" w:fill="000080"/>
    </w:pPr>
    <w:rPr>
      <w:rFonts w:ascii="Tahoma" w:hAnsi="Tahoma" w:cs="Tahoma"/>
    </w:rPr>
  </w:style>
  <w:style w:type="paragraph" w:customStyle="1" w:styleId="1">
    <w:name w:val="1"/>
    <w:basedOn w:val="Normal"/>
    <w:rsid w:val="00182EFD"/>
    <w:pPr>
      <w:adjustRightInd w:val="0"/>
      <w:spacing w:after="160" w:line="240" w:lineRule="exact"/>
      <w:textAlignment w:val="baseline"/>
    </w:pPr>
    <w:rPr>
      <w:rFonts w:ascii="Verdana" w:hAnsi="Verdana"/>
      <w:lang w:val="en-US" w:eastAsia="en-US"/>
    </w:rPr>
  </w:style>
  <w:style w:type="character" w:customStyle="1" w:styleId="BodyTextCar">
    <w:name w:val=".BodyText Car"/>
    <w:link w:val="BodyText"/>
    <w:rsid w:val="00BB7704"/>
    <w:rPr>
      <w:rFonts w:ascii="Helvetica 45 Light" w:hAnsi="Helvetica 45 Light"/>
      <w:lang w:val="en-US" w:eastAsia="en-GB" w:bidi="ar-SA"/>
    </w:rPr>
  </w:style>
  <w:style w:type="character" w:styleId="Refdecomentario">
    <w:name w:val="annotation reference"/>
    <w:rsid w:val="00513A4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13A4E"/>
  </w:style>
  <w:style w:type="character" w:customStyle="1" w:styleId="TextocomentarioCar">
    <w:name w:val="Texto comentario Car"/>
    <w:link w:val="Textocomentario"/>
    <w:rsid w:val="00513A4E"/>
    <w:rPr>
      <w:rFonts w:ascii="Arial" w:hAnsi="Arial"/>
      <w:lang w:val="es-ES" w:eastAsia="es-ES"/>
    </w:rPr>
  </w:style>
  <w:style w:type="paragraph" w:styleId="Textodeglobo">
    <w:name w:val="Balloon Text"/>
    <w:basedOn w:val="Normal"/>
    <w:link w:val="TextodegloboCar"/>
    <w:rsid w:val="00513A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13A4E"/>
    <w:rPr>
      <w:rFonts w:ascii="Tahoma" w:hAnsi="Tahoma" w:cs="Tahoma"/>
      <w:sz w:val="16"/>
      <w:szCs w:val="16"/>
      <w:lang w:val="es-ES" w:eastAsia="es-ES"/>
    </w:rPr>
  </w:style>
  <w:style w:type="paragraph" w:customStyle="1" w:styleId="DefaultParagraphFontCharCharCarCarChar">
    <w:name w:val="Default Paragraph Font Char Char Car Car Char"/>
    <w:aliases w:val=" Char Car Car Char Char Car Char Car Car Car Car Char"/>
    <w:basedOn w:val="Normal"/>
    <w:rsid w:val="006F5CDD"/>
    <w:pPr>
      <w:spacing w:after="160" w:line="240" w:lineRule="exact"/>
    </w:pPr>
    <w:rPr>
      <w:rFonts w:ascii="Verdana" w:hAnsi="Verdana"/>
      <w:lang w:val="es-CO" w:eastAsia="en-US"/>
    </w:rPr>
  </w:style>
  <w:style w:type="paragraph" w:customStyle="1" w:styleId="CarCar1CarCarCarCar">
    <w:name w:val="Car Car1 Car Car Car Car"/>
    <w:basedOn w:val="Normal"/>
    <w:rsid w:val="00361DD3"/>
    <w:pPr>
      <w:spacing w:after="160" w:line="240" w:lineRule="exact"/>
    </w:pPr>
    <w:rPr>
      <w:rFonts w:ascii="Verdana" w:hAnsi="Verdana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77393"/>
    <w:rPr>
      <w:b/>
      <w:bCs/>
    </w:rPr>
  </w:style>
  <w:style w:type="character" w:customStyle="1" w:styleId="AsuntodelcomentarioCar">
    <w:name w:val="Asunto del comentario Car"/>
    <w:link w:val="Asuntodelcomentario"/>
    <w:rsid w:val="00B77393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link w:val="Encabezado"/>
    <w:uiPriority w:val="99"/>
    <w:rsid w:val="00B77393"/>
    <w:rPr>
      <w:rFonts w:ascii="Arial" w:hAnsi="Arial"/>
    </w:rPr>
  </w:style>
  <w:style w:type="paragraph" w:customStyle="1" w:styleId="Estilo1">
    <w:name w:val="Estilo1"/>
    <w:basedOn w:val="Footer2"/>
    <w:link w:val="Estilo1Car"/>
    <w:qFormat/>
    <w:rsid w:val="003E526F"/>
    <w:pPr>
      <w:pBdr>
        <w:top w:val="single" w:sz="12" w:space="1" w:color="FFFFFF"/>
      </w:pBdr>
    </w:pPr>
    <w:rPr>
      <w:rFonts w:ascii="Arial" w:hAnsi="Arial" w:cs="Arial"/>
      <w:lang w:val="es-ES"/>
    </w:rPr>
  </w:style>
  <w:style w:type="paragraph" w:customStyle="1" w:styleId="Estilo2">
    <w:name w:val="Estilo2"/>
    <w:basedOn w:val="Headerr2"/>
    <w:link w:val="Estilo2Car"/>
    <w:qFormat/>
    <w:rsid w:val="003E526F"/>
    <w:pPr>
      <w:pBdr>
        <w:bottom w:val="single" w:sz="12" w:space="6" w:color="FFFFFF"/>
      </w:pBdr>
      <w:jc w:val="right"/>
    </w:pPr>
    <w:rPr>
      <w:rFonts w:ascii="Arial" w:hAnsi="Arial" w:cs="Arial"/>
      <w:szCs w:val="16"/>
      <w:lang w:val="es-ES"/>
    </w:rPr>
  </w:style>
  <w:style w:type="character" w:customStyle="1" w:styleId="PiedepginaCar">
    <w:name w:val="Pie de página Car"/>
    <w:link w:val="Piedepgina"/>
    <w:uiPriority w:val="99"/>
    <w:rsid w:val="003E526F"/>
    <w:rPr>
      <w:rFonts w:ascii="Arial" w:hAnsi="Arial"/>
      <w:sz w:val="28"/>
      <w:lang w:val="es-CO"/>
    </w:rPr>
  </w:style>
  <w:style w:type="character" w:customStyle="1" w:styleId="Footer2Car">
    <w:name w:val="Footer2 Car"/>
    <w:link w:val="Footer2"/>
    <w:rsid w:val="003E526F"/>
    <w:rPr>
      <w:rFonts w:ascii="Helvetica 45 Light" w:hAnsi="Helvetica 45 Light"/>
      <w:noProof/>
      <w:sz w:val="18"/>
      <w:lang w:val="en-US" w:eastAsia="en-US"/>
    </w:rPr>
  </w:style>
  <w:style w:type="character" w:customStyle="1" w:styleId="Estilo1Car">
    <w:name w:val="Estilo1 Car"/>
    <w:link w:val="Estilo1"/>
    <w:rsid w:val="003E526F"/>
    <w:rPr>
      <w:rFonts w:ascii="Arial" w:hAnsi="Arial" w:cs="Arial"/>
      <w:noProof/>
      <w:sz w:val="18"/>
      <w:lang w:val="en-US" w:eastAsia="en-US"/>
    </w:rPr>
  </w:style>
  <w:style w:type="paragraph" w:customStyle="1" w:styleId="Estilo3">
    <w:name w:val="Estilo3"/>
    <w:basedOn w:val="Piedepgina"/>
    <w:link w:val="Estilo3Car"/>
    <w:qFormat/>
    <w:rsid w:val="0038768C"/>
    <w:rPr>
      <w:szCs w:val="16"/>
    </w:rPr>
  </w:style>
  <w:style w:type="character" w:customStyle="1" w:styleId="Headerr2Car">
    <w:name w:val="Headerr2 Car"/>
    <w:link w:val="Headerr2"/>
    <w:rsid w:val="003E526F"/>
    <w:rPr>
      <w:rFonts w:ascii="Helvetica 45 Light" w:hAnsi="Helvetica 45 Light"/>
      <w:noProof/>
      <w:sz w:val="16"/>
      <w:lang w:val="en-US" w:eastAsia="en-GB" w:bidi="ar-SA"/>
    </w:rPr>
  </w:style>
  <w:style w:type="character" w:customStyle="1" w:styleId="Estilo2Car">
    <w:name w:val="Estilo2 Car"/>
    <w:link w:val="Estilo2"/>
    <w:rsid w:val="003E526F"/>
    <w:rPr>
      <w:rFonts w:ascii="Arial" w:hAnsi="Arial" w:cs="Arial"/>
      <w:noProof/>
      <w:sz w:val="16"/>
      <w:szCs w:val="16"/>
      <w:lang w:val="en-US" w:eastAsia="en-GB" w:bidi="ar-SA"/>
    </w:rPr>
  </w:style>
  <w:style w:type="paragraph" w:customStyle="1" w:styleId="Estilo4">
    <w:name w:val="Estilo4"/>
    <w:basedOn w:val="Footer2"/>
    <w:link w:val="Estilo4Car"/>
    <w:qFormat/>
    <w:rsid w:val="0038768C"/>
    <w:pPr>
      <w:pBdr>
        <w:top w:val="single" w:sz="12" w:space="1" w:color="FFFFFF"/>
      </w:pBdr>
    </w:pPr>
    <w:rPr>
      <w:rFonts w:ascii="Arial" w:hAnsi="Arial" w:cs="Arial"/>
      <w:lang w:val="es-ES"/>
    </w:rPr>
  </w:style>
  <w:style w:type="character" w:customStyle="1" w:styleId="Estilo3Car">
    <w:name w:val="Estilo3 Car"/>
    <w:link w:val="Estilo3"/>
    <w:rsid w:val="0038768C"/>
    <w:rPr>
      <w:rFonts w:ascii="Arial" w:hAnsi="Arial"/>
      <w:sz w:val="28"/>
      <w:szCs w:val="16"/>
      <w:lang w:val="es-CO"/>
    </w:rPr>
  </w:style>
  <w:style w:type="character" w:customStyle="1" w:styleId="apple-converted-space">
    <w:name w:val="apple-converted-space"/>
    <w:rsid w:val="007A5E98"/>
  </w:style>
  <w:style w:type="character" w:customStyle="1" w:styleId="Estilo4Car">
    <w:name w:val="Estilo4 Car"/>
    <w:link w:val="Estilo4"/>
    <w:rsid w:val="0038768C"/>
    <w:rPr>
      <w:rFonts w:ascii="Arial" w:hAnsi="Arial" w:cs="Arial"/>
      <w:noProof/>
      <w:sz w:val="18"/>
      <w:lang w:val="en-US" w:eastAsia="en-U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D66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conformatoprevioCar">
    <w:name w:val="HTML con formato previo Car"/>
    <w:link w:val="HTMLconformatoprevio"/>
    <w:uiPriority w:val="99"/>
    <w:rsid w:val="00D6649C"/>
    <w:rPr>
      <w:rFonts w:ascii="Courier New" w:hAnsi="Courier New" w:cs="Courier New"/>
    </w:rPr>
  </w:style>
  <w:style w:type="character" w:customStyle="1" w:styleId="notranslate">
    <w:name w:val="notranslate"/>
    <w:rsid w:val="00D6649C"/>
  </w:style>
  <w:style w:type="paragraph" w:styleId="Revisin">
    <w:name w:val="Revision"/>
    <w:hidden/>
    <w:uiPriority w:val="99"/>
    <w:semiHidden/>
    <w:rsid w:val="00284535"/>
    <w:rPr>
      <w:rFonts w:ascii="Arial" w:hAnsi="Arial"/>
      <w:lang w:val="es-ES" w:eastAsia="es-ES"/>
    </w:rPr>
  </w:style>
  <w:style w:type="paragraph" w:styleId="Prrafodelista">
    <w:name w:val="List Paragraph"/>
    <w:basedOn w:val="Normal"/>
    <w:uiPriority w:val="34"/>
    <w:qFormat/>
    <w:rsid w:val="008B7CFE"/>
    <w:pPr>
      <w:ind w:left="708"/>
    </w:pPr>
  </w:style>
  <w:style w:type="character" w:customStyle="1" w:styleId="lwcollapsibleareatitle">
    <w:name w:val="lw_collapsiblearea_title"/>
    <w:rsid w:val="00E54333"/>
  </w:style>
  <w:style w:type="character" w:styleId="Fuerte">
    <w:name w:val="Strong"/>
    <w:uiPriority w:val="22"/>
    <w:qFormat/>
    <w:rsid w:val="00E54333"/>
    <w:rPr>
      <w:b/>
      <w:bCs/>
    </w:rPr>
  </w:style>
  <w:style w:type="character" w:customStyle="1" w:styleId="Ttulo1Car">
    <w:name w:val="Título 1 Car"/>
    <w:link w:val="Ttulo1"/>
    <w:uiPriority w:val="9"/>
    <w:rsid w:val="00F849F4"/>
    <w:rPr>
      <w:rFonts w:cs="Arial"/>
      <w:b/>
      <w:caps/>
      <w:sz w:val="24"/>
      <w:szCs w:val="24"/>
      <w:shd w:val="clear" w:color="auto" w:fill="B3E5A1" w:themeFill="accent6" w:themeFillTint="66"/>
      <w:lang w:val="es-MX" w:eastAsia="es-ES"/>
    </w:rPr>
  </w:style>
  <w:style w:type="character" w:styleId="Mencinsinresolver">
    <w:name w:val="Unresolved Mention"/>
    <w:uiPriority w:val="99"/>
    <w:semiHidden/>
    <w:unhideWhenUsed/>
    <w:rsid w:val="00F029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12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943466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85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62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3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202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5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42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588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560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454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870809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7428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329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29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19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76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1554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44414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236379">
                                                                                                      <w:marLeft w:val="90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83052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591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071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96308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3319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680951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6715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323894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556126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6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6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8089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1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44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90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49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25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660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796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1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0700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121418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83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2269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328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374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1890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2392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7770122">
                                                                                                      <w:marLeft w:val="90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746478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1984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6199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862080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550572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187673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475672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65155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4948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100934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8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5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8394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90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58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9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36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799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3708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096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101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702676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7045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679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8154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89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4083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79481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24385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8015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27772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3797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907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Plantillas\Calida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  <MediaLengthInSeconds xmlns="ea91d785-2c90-43d2-acd6-4207220cd395" xsi:nil="true"/>
    <SharedWithUsers xmlns="313dc85d-5bab-4eeb-86ad-9e619537987a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BC7F05-CB69-41F2-B5EF-3FF7245DA82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D14458-D741-4B41-AC3A-F883532B1D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08790-9DB4-414B-B457-3D2F465E3D9B}"/>
</file>

<file path=customXml/itemProps4.xml><?xml version="1.0" encoding="utf-8"?>
<ds:datastoreItem xmlns:ds="http://schemas.openxmlformats.org/officeDocument/2006/customXml" ds:itemID="{12E74017-1002-435F-893C-34A1F0A8E87D}">
  <ds:schemaRefs>
    <ds:schemaRef ds:uri="http://schemas.microsoft.com/office/2006/metadata/properties"/>
    <ds:schemaRef ds:uri="http://schemas.microsoft.com/office/infopath/2007/PartnerControls"/>
    <ds:schemaRef ds:uri="59112149-5703-4c63-861e-f9e3fddb0c43"/>
  </ds:schemaRefs>
</ds:datastoreItem>
</file>

<file path=customXml/itemProps5.xml><?xml version="1.0" encoding="utf-8"?>
<ds:datastoreItem xmlns:ds="http://schemas.openxmlformats.org/officeDocument/2006/customXml" ds:itemID="{BCE64679-F004-47BD-8FBF-C1F77EA6A5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Calidad.dot</Template>
  <TotalTime>39</TotalTime>
  <Pages>4</Pages>
  <Words>789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CARACTERIZACIÓN FUNCIONAL SERVICIOS DE INTEROPERABILIDAD</vt:lpstr>
    </vt:vector>
  </TitlesOfParts>
  <Company>ITEC-TELECOM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CARACTERIZACIÓN FUNCIONAL SERVICIOS DE INTEROPERABILIDAD</dc:title>
  <dc:subject/>
  <dc:creator>Microsoft</dc:creator>
  <cp:keywords/>
  <dc:description/>
  <cp:lastModifiedBy>Dirleny Yiseth Varela Agudelo</cp:lastModifiedBy>
  <cp:revision>5</cp:revision>
  <cp:lastPrinted>2008-05-14T13:50:00Z</cp:lastPrinted>
  <dcterms:created xsi:type="dcterms:W3CDTF">2026-05-29T02:09:00Z</dcterms:created>
  <dcterms:modified xsi:type="dcterms:W3CDTF">2026-05-29T02:48:00Z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Jorge Enrique Carrillo Contreras</vt:lpwstr>
  </property>
  <property fmtid="{D5CDD505-2E9C-101B-9397-08002B2CF9AE}" pid="4" name="Order">
    <vt:lpwstr>151346300.000000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Jorge Enrique Carrillo Contreras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0x0101003ACE412479EB8A4C9DB946EA657AD4AB</vt:lpwstr>
  </property>
  <property fmtid="{D5CDD505-2E9C-101B-9397-08002B2CF9AE}" pid="12" name="TriggerFlowInfo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</Properties>
</file>